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5C05011" w14:textId="7B22A77C" w:rsidR="00294220" w:rsidRDefault="00EC3956" w:rsidP="00294220">
      <w:pPr>
        <w:pStyle w:val="af3"/>
      </w:pPr>
      <w:r>
        <w:rPr>
          <w:rFonts w:hint="eastAsia"/>
        </w:rPr>
        <w:t>自签发证书导入操作指导</w:t>
      </w:r>
    </w:p>
    <w:p w14:paraId="1DCC865A" w14:textId="77777777" w:rsidR="00E80390" w:rsidRDefault="00E80390" w:rsidP="00E80390">
      <w:pPr>
        <w:pStyle w:val="Version"/>
        <w:rPr>
          <w:lang w:eastAsia="zh-CN"/>
        </w:rPr>
      </w:pPr>
    </w:p>
    <w:p w14:paraId="4A4AECEE" w14:textId="77777777" w:rsidR="00E80390" w:rsidRDefault="00E80390" w:rsidP="00E80390">
      <w:pPr>
        <w:pStyle w:val="Version"/>
        <w:rPr>
          <w:lang w:eastAsia="zh-CN"/>
        </w:rPr>
      </w:pPr>
    </w:p>
    <w:p w14:paraId="3770562E" w14:textId="77777777" w:rsidR="00E80390" w:rsidRDefault="00E80390" w:rsidP="00E80390">
      <w:pPr>
        <w:pStyle w:val="Version"/>
        <w:rPr>
          <w:lang w:eastAsia="zh-CN"/>
        </w:rPr>
      </w:pPr>
    </w:p>
    <w:p w14:paraId="6BA6F5E1" w14:textId="77777777" w:rsidR="00E80390" w:rsidRDefault="00E80390" w:rsidP="00E80390">
      <w:pPr>
        <w:pStyle w:val="Version"/>
        <w:rPr>
          <w:lang w:eastAsia="zh-CN"/>
        </w:rPr>
      </w:pPr>
    </w:p>
    <w:p w14:paraId="7F33AA67" w14:textId="77777777" w:rsidR="00E80390" w:rsidRDefault="00E80390" w:rsidP="00E80390">
      <w:pPr>
        <w:pStyle w:val="Version"/>
        <w:rPr>
          <w:lang w:eastAsia="zh-CN"/>
        </w:rPr>
      </w:pPr>
    </w:p>
    <w:p w14:paraId="7C1D2062" w14:textId="77777777" w:rsidR="00E80390" w:rsidRDefault="00E80390" w:rsidP="00E80390">
      <w:pPr>
        <w:pStyle w:val="Version"/>
        <w:rPr>
          <w:lang w:eastAsia="zh-CN"/>
        </w:rPr>
      </w:pPr>
    </w:p>
    <w:p w14:paraId="04705042" w14:textId="77777777" w:rsidR="00E80390" w:rsidRDefault="00E80390" w:rsidP="00E80390">
      <w:pPr>
        <w:pStyle w:val="Version"/>
        <w:rPr>
          <w:lang w:eastAsia="zh-CN"/>
        </w:rPr>
      </w:pPr>
    </w:p>
    <w:p w14:paraId="63C3A2CE" w14:textId="77777777" w:rsidR="00E80390" w:rsidRDefault="00E80390" w:rsidP="00E80390">
      <w:pPr>
        <w:pStyle w:val="Version"/>
        <w:rPr>
          <w:lang w:eastAsia="zh-CN"/>
        </w:rPr>
      </w:pPr>
    </w:p>
    <w:p w14:paraId="6349A6D4" w14:textId="77777777" w:rsidR="00E80390" w:rsidRDefault="00E80390" w:rsidP="00E80390">
      <w:pPr>
        <w:pStyle w:val="Version"/>
        <w:rPr>
          <w:lang w:eastAsia="zh-CN"/>
        </w:rPr>
      </w:pPr>
    </w:p>
    <w:p w14:paraId="1B9205BC" w14:textId="77777777" w:rsidR="00E80390" w:rsidRDefault="00E80390" w:rsidP="00E80390">
      <w:pPr>
        <w:pStyle w:val="Version"/>
        <w:rPr>
          <w:lang w:eastAsia="zh-CN"/>
        </w:rPr>
      </w:pPr>
    </w:p>
    <w:p w14:paraId="4BF2B44B" w14:textId="77777777" w:rsidR="00E80390" w:rsidRDefault="00E80390" w:rsidP="00E80390">
      <w:pPr>
        <w:pStyle w:val="Version"/>
        <w:rPr>
          <w:lang w:eastAsia="zh-CN"/>
        </w:rPr>
      </w:pPr>
    </w:p>
    <w:p w14:paraId="38FB8786" w14:textId="77777777" w:rsidR="00E80390" w:rsidRDefault="00E80390" w:rsidP="00E80390">
      <w:pPr>
        <w:pStyle w:val="Version"/>
        <w:rPr>
          <w:lang w:eastAsia="zh-CN"/>
        </w:rPr>
      </w:pPr>
    </w:p>
    <w:p w14:paraId="248AF733" w14:textId="77777777" w:rsidR="00E80390" w:rsidRDefault="00E80390" w:rsidP="00E80390">
      <w:pPr>
        <w:pStyle w:val="Version"/>
        <w:rPr>
          <w:lang w:eastAsia="zh-CN"/>
        </w:rPr>
      </w:pPr>
    </w:p>
    <w:p w14:paraId="023A1900" w14:textId="77777777" w:rsidR="00E80390" w:rsidRDefault="00E80390" w:rsidP="00E80390">
      <w:pPr>
        <w:pStyle w:val="Version"/>
        <w:rPr>
          <w:lang w:eastAsia="zh-CN"/>
        </w:rPr>
      </w:pPr>
    </w:p>
    <w:p w14:paraId="09DDD4B1" w14:textId="77777777" w:rsidR="00E80390" w:rsidRDefault="00E80390" w:rsidP="00E80390">
      <w:pPr>
        <w:pStyle w:val="Version"/>
        <w:rPr>
          <w:lang w:eastAsia="zh-CN"/>
        </w:rPr>
      </w:pPr>
    </w:p>
    <w:p w14:paraId="1E354CEB" w14:textId="77777777" w:rsidR="00E80390" w:rsidRDefault="00E80390" w:rsidP="00E80390">
      <w:pPr>
        <w:pStyle w:val="Version"/>
        <w:rPr>
          <w:lang w:eastAsia="zh-CN"/>
        </w:rPr>
      </w:pPr>
    </w:p>
    <w:p w14:paraId="7DD489D5" w14:textId="77777777" w:rsidR="00E80390" w:rsidRDefault="00E80390" w:rsidP="00E80390">
      <w:pPr>
        <w:pStyle w:val="Version"/>
        <w:rPr>
          <w:lang w:eastAsia="zh-CN"/>
        </w:rPr>
      </w:pPr>
    </w:p>
    <w:p w14:paraId="5DB8A35B" w14:textId="77777777" w:rsidR="00E80390" w:rsidRDefault="00E80390" w:rsidP="00E80390">
      <w:pPr>
        <w:pStyle w:val="Version"/>
        <w:rPr>
          <w:lang w:eastAsia="zh-CN"/>
        </w:rPr>
      </w:pPr>
    </w:p>
    <w:p w14:paraId="0F5FBCBE" w14:textId="77777777" w:rsidR="00E80390" w:rsidRDefault="00E80390" w:rsidP="00E80390">
      <w:pPr>
        <w:pStyle w:val="Version"/>
        <w:rPr>
          <w:lang w:eastAsia="zh-CN"/>
        </w:rPr>
      </w:pPr>
    </w:p>
    <w:p w14:paraId="66D880F7" w14:textId="77777777" w:rsidR="00E80390" w:rsidRDefault="00E80390" w:rsidP="00E80390">
      <w:pPr>
        <w:pStyle w:val="Version"/>
        <w:rPr>
          <w:lang w:eastAsia="zh-CN"/>
        </w:rPr>
      </w:pPr>
    </w:p>
    <w:p w14:paraId="1AD86990" w14:textId="77777777" w:rsidR="00E80390" w:rsidRDefault="00E80390" w:rsidP="00E80390">
      <w:pPr>
        <w:pStyle w:val="Version"/>
        <w:rPr>
          <w:lang w:eastAsia="zh-CN"/>
        </w:rPr>
      </w:pPr>
    </w:p>
    <w:p w14:paraId="7B566704" w14:textId="77777777" w:rsidR="00E80390" w:rsidRDefault="00E80390" w:rsidP="00E80390">
      <w:pPr>
        <w:pStyle w:val="Version"/>
        <w:rPr>
          <w:lang w:eastAsia="zh-CN"/>
        </w:rPr>
      </w:pPr>
    </w:p>
    <w:p w14:paraId="3CBAFD03" w14:textId="77777777" w:rsidR="00E80390" w:rsidRDefault="00E80390" w:rsidP="00E80390">
      <w:pPr>
        <w:pStyle w:val="Version"/>
        <w:rPr>
          <w:lang w:eastAsia="zh-CN"/>
        </w:rPr>
      </w:pPr>
    </w:p>
    <w:p w14:paraId="6C893FF8" w14:textId="77777777" w:rsidR="00E80390" w:rsidRDefault="00E80390" w:rsidP="00E80390">
      <w:pPr>
        <w:pStyle w:val="Version"/>
        <w:rPr>
          <w:lang w:eastAsia="zh-CN"/>
        </w:rPr>
      </w:pPr>
    </w:p>
    <w:p w14:paraId="6867EBCD" w14:textId="77777777" w:rsidR="00E80390" w:rsidRDefault="00E80390" w:rsidP="00E80390">
      <w:pPr>
        <w:pStyle w:val="Version"/>
        <w:rPr>
          <w:lang w:eastAsia="zh-CN"/>
        </w:rPr>
      </w:pPr>
    </w:p>
    <w:p w14:paraId="75CE0816" w14:textId="77777777" w:rsidR="00E80390" w:rsidRDefault="00E80390" w:rsidP="00E80390">
      <w:pPr>
        <w:pStyle w:val="Version"/>
        <w:rPr>
          <w:lang w:eastAsia="zh-CN"/>
        </w:rPr>
      </w:pPr>
    </w:p>
    <w:p w14:paraId="7C19346A" w14:textId="77777777" w:rsidR="00E80390" w:rsidRDefault="00E80390" w:rsidP="00E80390">
      <w:pPr>
        <w:pStyle w:val="Version"/>
        <w:rPr>
          <w:lang w:eastAsia="zh-CN"/>
        </w:rPr>
      </w:pPr>
    </w:p>
    <w:p w14:paraId="6DFCD398" w14:textId="77777777" w:rsidR="00E80390" w:rsidRDefault="00E80390" w:rsidP="00E80390">
      <w:pPr>
        <w:pStyle w:val="Version"/>
        <w:rPr>
          <w:lang w:eastAsia="zh-CN"/>
        </w:rPr>
      </w:pPr>
    </w:p>
    <w:p w14:paraId="174E6F9F" w14:textId="77777777" w:rsidR="00E80390" w:rsidRDefault="00E80390" w:rsidP="00E80390">
      <w:pPr>
        <w:pStyle w:val="Version"/>
        <w:rPr>
          <w:lang w:eastAsia="zh-CN"/>
        </w:rPr>
      </w:pPr>
    </w:p>
    <w:p w14:paraId="371CF4EA" w14:textId="77777777" w:rsidR="00E80390" w:rsidRDefault="00E80390" w:rsidP="00E80390">
      <w:pPr>
        <w:pStyle w:val="Version"/>
        <w:rPr>
          <w:lang w:eastAsia="zh-CN"/>
        </w:rPr>
      </w:pPr>
    </w:p>
    <w:p w14:paraId="6CEC79CA" w14:textId="77777777" w:rsidR="00E80390" w:rsidRDefault="00E80390" w:rsidP="00E80390">
      <w:pPr>
        <w:pStyle w:val="Version"/>
        <w:rPr>
          <w:lang w:eastAsia="zh-CN"/>
        </w:rPr>
      </w:pPr>
    </w:p>
    <w:p w14:paraId="470930D8" w14:textId="77777777" w:rsidR="00E80390" w:rsidRDefault="00E80390" w:rsidP="00E80390">
      <w:pPr>
        <w:pStyle w:val="Version"/>
        <w:rPr>
          <w:lang w:eastAsia="zh-CN"/>
        </w:rPr>
      </w:pPr>
    </w:p>
    <w:p w14:paraId="46A3AF0D" w14:textId="77777777" w:rsidR="00E80390" w:rsidRDefault="00E80390" w:rsidP="00E80390">
      <w:pPr>
        <w:pStyle w:val="Version"/>
        <w:rPr>
          <w:lang w:eastAsia="zh-CN"/>
        </w:rPr>
      </w:pPr>
    </w:p>
    <w:p w14:paraId="107F64BC" w14:textId="77777777" w:rsidR="00E80390" w:rsidRDefault="00E80390" w:rsidP="00E80390">
      <w:pPr>
        <w:pStyle w:val="Version"/>
        <w:rPr>
          <w:lang w:eastAsia="zh-CN"/>
        </w:rPr>
      </w:pPr>
    </w:p>
    <w:p w14:paraId="02484011" w14:textId="77777777" w:rsidR="00E80390" w:rsidRDefault="00E80390" w:rsidP="00E80390">
      <w:pPr>
        <w:pStyle w:val="Version"/>
        <w:rPr>
          <w:lang w:eastAsia="zh-CN"/>
        </w:rPr>
      </w:pPr>
    </w:p>
    <w:p w14:paraId="28CE6F65" w14:textId="77777777" w:rsidR="00B71C68" w:rsidRPr="00294220" w:rsidRDefault="00B71C68" w:rsidP="00294220">
      <w:pPr>
        <w:pStyle w:val="Version"/>
        <w:rPr>
          <w:lang w:eastAsia="zh-CN"/>
        </w:rPr>
      </w:pPr>
    </w:p>
    <w:p w14:paraId="12943769" w14:textId="77777777" w:rsidR="00EF5599" w:rsidRPr="00294220" w:rsidRDefault="00EF5599" w:rsidP="00294220">
      <w:pPr>
        <w:pStyle w:val="Version"/>
        <w:rPr>
          <w:lang w:eastAsia="zh-CN"/>
        </w:rPr>
      </w:pPr>
    </w:p>
    <w:p w14:paraId="5B1E66B9" w14:textId="77777777" w:rsidR="00EF5599" w:rsidRPr="00294220" w:rsidRDefault="00EF5599" w:rsidP="00294220">
      <w:pPr>
        <w:pStyle w:val="Version"/>
        <w:rPr>
          <w:lang w:eastAsia="zh-CN"/>
        </w:rPr>
      </w:pPr>
    </w:p>
    <w:p w14:paraId="3857AE29" w14:textId="77777777" w:rsidR="00EF5599" w:rsidRPr="00294220" w:rsidRDefault="00EF5599" w:rsidP="00294220">
      <w:pPr>
        <w:pStyle w:val="Version"/>
        <w:rPr>
          <w:lang w:eastAsia="zh-CN"/>
        </w:rPr>
      </w:pPr>
    </w:p>
    <w:p w14:paraId="16C12467" w14:textId="77777777" w:rsidR="00EF5599" w:rsidRPr="00294220" w:rsidRDefault="00EF5599" w:rsidP="00294220">
      <w:pPr>
        <w:pStyle w:val="Version"/>
        <w:rPr>
          <w:lang w:eastAsia="zh-CN"/>
        </w:rPr>
      </w:pPr>
    </w:p>
    <w:p w14:paraId="0A9E3E2A" w14:textId="77777777" w:rsidR="00EF5599" w:rsidRPr="00294220" w:rsidRDefault="00EF5599" w:rsidP="00294220">
      <w:pPr>
        <w:pStyle w:val="Version"/>
        <w:rPr>
          <w:lang w:eastAsia="zh-CN"/>
        </w:rPr>
      </w:pPr>
    </w:p>
    <w:p w14:paraId="73C39451" w14:textId="77777777" w:rsidR="00EF5599" w:rsidRPr="00294220" w:rsidRDefault="00EF5599" w:rsidP="00294220">
      <w:pPr>
        <w:pStyle w:val="Version"/>
        <w:rPr>
          <w:lang w:eastAsia="zh-CN"/>
        </w:rPr>
      </w:pPr>
    </w:p>
    <w:p w14:paraId="311DD712" w14:textId="77777777" w:rsidR="00EF5599" w:rsidRPr="00294220" w:rsidRDefault="00EF5599" w:rsidP="00294220">
      <w:pPr>
        <w:pStyle w:val="Version"/>
        <w:rPr>
          <w:lang w:eastAsia="zh-CN"/>
        </w:rPr>
      </w:pPr>
    </w:p>
    <w:p w14:paraId="60D099E4" w14:textId="77777777" w:rsidR="00EF5599" w:rsidRPr="00294220" w:rsidRDefault="00EF5599" w:rsidP="00294220">
      <w:pPr>
        <w:pStyle w:val="Version"/>
        <w:rPr>
          <w:lang w:eastAsia="zh-CN"/>
        </w:rPr>
      </w:pPr>
    </w:p>
    <w:p w14:paraId="3DAC9D30" w14:textId="77777777" w:rsidR="00E80390" w:rsidRDefault="00E80390" w:rsidP="00E80390">
      <w:pPr>
        <w:pStyle w:val="Version"/>
        <w:rPr>
          <w:lang w:eastAsia="zh-CN"/>
        </w:rPr>
      </w:pPr>
    </w:p>
    <w:p w14:paraId="221720B7" w14:textId="77777777" w:rsidR="00A256E9" w:rsidRDefault="00A256E9" w:rsidP="00E80390">
      <w:pPr>
        <w:pStyle w:val="Version"/>
        <w:rPr>
          <w:lang w:eastAsia="zh-CN"/>
        </w:rPr>
      </w:pPr>
    </w:p>
    <w:p w14:paraId="6C4EE3FF" w14:textId="77777777" w:rsidR="00A256E9" w:rsidRDefault="00A256E9" w:rsidP="00E80390">
      <w:pPr>
        <w:pStyle w:val="Version"/>
        <w:rPr>
          <w:lang w:eastAsia="zh-CN"/>
        </w:rPr>
      </w:pPr>
    </w:p>
    <w:tbl>
      <w:tblPr>
        <w:tblW w:w="9597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300"/>
        <w:gridCol w:w="3297"/>
      </w:tblGrid>
      <w:tr w:rsidR="00A256E9" w:rsidRPr="0010636E" w14:paraId="30319D06" w14:textId="77777777" w:rsidTr="002062A6">
        <w:trPr>
          <w:trHeight w:val="688"/>
        </w:trPr>
        <w:tc>
          <w:tcPr>
            <w:tcW w:w="6300" w:type="dxa"/>
          </w:tcPr>
          <w:p w14:paraId="298D8D79" w14:textId="4C0338D5" w:rsidR="00747DC0" w:rsidRDefault="00747DC0" w:rsidP="00747DC0">
            <w:pPr>
              <w:pStyle w:val="Version"/>
              <w:rPr>
                <w:lang w:eastAsia="zh-CN"/>
              </w:rPr>
            </w:pPr>
            <w:r>
              <w:rPr>
                <w:lang w:eastAsia="zh-CN"/>
              </w:rPr>
              <w:t xml:space="preserve">Copyright © </w:t>
            </w:r>
            <w:r>
              <w:fldChar w:fldCharType="begin"/>
            </w:r>
            <w:r>
              <w:instrText xml:space="preserve"> DATE  \@ "yyyy"  \* MERGEFORMAT </w:instrText>
            </w:r>
            <w:r>
              <w:fldChar w:fldCharType="separate"/>
            </w:r>
            <w:r w:rsidR="0081095D">
              <w:rPr>
                <w:noProof/>
              </w:rPr>
              <w:t>2025</w:t>
            </w:r>
            <w:r>
              <w:rPr>
                <w:noProof/>
              </w:rPr>
              <w:fldChar w:fldCharType="end"/>
            </w:r>
            <w:r>
              <w:rPr>
                <w:rFonts w:hint="eastAsia"/>
                <w:lang w:eastAsia="zh-CN"/>
              </w:rPr>
              <w:t>新华三技术有限公司</w:t>
            </w:r>
            <w:r>
              <w:rPr>
                <w:lang w:eastAsia="zh-CN"/>
              </w:rPr>
              <w:t xml:space="preserve"> </w:t>
            </w:r>
            <w:r>
              <w:rPr>
                <w:rFonts w:hint="eastAsia"/>
                <w:lang w:eastAsia="zh-CN"/>
              </w:rPr>
              <w:t>版权所有，保留一切权利。</w:t>
            </w:r>
          </w:p>
          <w:p w14:paraId="36791AB9" w14:textId="77777777" w:rsidR="00747DC0" w:rsidRDefault="00747DC0" w:rsidP="00747DC0">
            <w:pPr>
              <w:pStyle w:val="Version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非经本公司书面许可，任何单位和个人不得擅自摘抄、复制本文档内容的部分或全部，</w:t>
            </w:r>
          </w:p>
          <w:p w14:paraId="5F02F4C9" w14:textId="77777777" w:rsidR="00A256E9" w:rsidRPr="007313D4" w:rsidRDefault="00747DC0" w:rsidP="00747DC0">
            <w:pPr>
              <w:pStyle w:val="Version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并不得以任何形式传播。</w:t>
            </w:r>
            <w:r>
              <w:rPr>
                <w:rFonts w:hint="eastAsia"/>
                <w:szCs w:val="14"/>
                <w:lang w:eastAsia="zh-CN"/>
              </w:rPr>
              <w:t>本文档中的信息可能变动，恕不另行通知。</w:t>
            </w:r>
          </w:p>
        </w:tc>
        <w:tc>
          <w:tcPr>
            <w:tcW w:w="3297" w:type="dxa"/>
            <w:vAlign w:val="center"/>
          </w:tcPr>
          <w:p w14:paraId="0F75AB19" w14:textId="77777777" w:rsidR="00A256E9" w:rsidRPr="0010636E" w:rsidRDefault="00A256E9" w:rsidP="002062A6">
            <w:pPr>
              <w:pStyle w:val="Version"/>
              <w:spacing w:line="240" w:lineRule="auto"/>
              <w:jc w:val="right"/>
              <w:rPr>
                <w:iCs/>
                <w:szCs w:val="24"/>
              </w:rPr>
            </w:pPr>
            <w:r>
              <w:rPr>
                <w:iCs/>
                <w:noProof/>
                <w:szCs w:val="24"/>
                <w:lang w:eastAsia="zh-CN"/>
              </w:rPr>
              <w:drawing>
                <wp:inline distT="0" distB="0" distL="0" distR="0" wp14:anchorId="487D0AB6" wp14:editId="0010CF5F">
                  <wp:extent cx="1282170" cy="325120"/>
                  <wp:effectExtent l="19050" t="0" r="0" b="0"/>
                  <wp:docPr id="21" name="图片 1" descr="H3C_彩色.e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3C_彩色.em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170" cy="325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F7F0F8" w14:textId="77777777" w:rsidR="0059529B" w:rsidRDefault="0059529B" w:rsidP="00E80390">
      <w:pPr>
        <w:pStyle w:val="Version"/>
        <w:rPr>
          <w:lang w:eastAsia="zh-CN"/>
        </w:rPr>
        <w:sectPr w:rsidR="0059529B" w:rsidSect="0059529B">
          <w:footerReference w:type="default" r:id="rId10"/>
          <w:pgSz w:w="11907" w:h="16160" w:code="123"/>
          <w:pgMar w:top="1247" w:right="1134" w:bottom="1247" w:left="1134" w:header="851" w:footer="851" w:gutter="0"/>
          <w:pgNumType w:fmt="lowerRoman" w:start="1"/>
          <w:cols w:space="425"/>
          <w:titlePg/>
          <w:docGrid w:type="lines" w:linePitch="312"/>
        </w:sectPr>
      </w:pPr>
    </w:p>
    <w:p w14:paraId="0DE6F606" w14:textId="77777777" w:rsidR="00E80390" w:rsidRDefault="00E80390" w:rsidP="00E80390">
      <w:pPr>
        <w:pStyle w:val="TOC"/>
        <w:rPr>
          <w:rFonts w:cs="Times New Roman"/>
        </w:rPr>
      </w:pPr>
      <w:r>
        <w:rPr>
          <w:rFonts w:cs="黑体" w:hint="eastAsia"/>
        </w:rPr>
        <w:lastRenderedPageBreak/>
        <w:t>目</w:t>
      </w:r>
      <w:bookmarkStart w:id="0" w:name="_Ref533495796"/>
      <w:bookmarkEnd w:id="0"/>
      <w:r>
        <w:t xml:space="preserve">  </w:t>
      </w:r>
      <w:r>
        <w:rPr>
          <w:rFonts w:cs="黑体" w:hint="eastAsia"/>
        </w:rPr>
        <w:t>录</w:t>
      </w:r>
    </w:p>
    <w:p w14:paraId="7CCBC4D9" w14:textId="77777777" w:rsidR="00DF714C" w:rsidRDefault="00E80390">
      <w:pPr>
        <w:pStyle w:val="11"/>
        <w:rPr>
          <w:rFonts w:asciiTheme="minorHAnsi" w:eastAsiaTheme="minorEastAsia" w:hAnsiTheme="minorHAnsi" w:cstheme="minorBidi"/>
          <w:bCs w:val="0"/>
          <w:color w:val="auto"/>
          <w:kern w:val="2"/>
          <w:szCs w:val="22"/>
        </w:rPr>
      </w:pPr>
      <w:r>
        <w:fldChar w:fldCharType="begin"/>
      </w:r>
      <w:r>
        <w:instrText xml:space="preserve"> </w:instrText>
      </w:r>
      <w:r>
        <w:rPr>
          <w:rFonts w:hint="eastAsia"/>
        </w:rPr>
        <w:instrText>TOC \o "1-3" \h \z \u</w:instrText>
      </w:r>
      <w:r>
        <w:instrText xml:space="preserve"> </w:instrText>
      </w:r>
      <w:r>
        <w:fldChar w:fldCharType="separate"/>
      </w:r>
      <w:hyperlink w:anchor="_Toc204777398" w:history="1">
        <w:r w:rsidR="00DF714C" w:rsidRPr="0033544C">
          <w:rPr>
            <w:rStyle w:val="aa"/>
          </w:rPr>
          <w:t>1</w:t>
        </w:r>
        <w:r w:rsidR="00DF714C" w:rsidRPr="0033544C">
          <w:rPr>
            <w:rStyle w:val="aa"/>
            <w:rFonts w:hint="eastAsia"/>
          </w:rPr>
          <w:t xml:space="preserve"> </w:t>
        </w:r>
        <w:r w:rsidR="00DF714C" w:rsidRPr="0033544C">
          <w:rPr>
            <w:rStyle w:val="aa"/>
            <w:rFonts w:hint="eastAsia"/>
          </w:rPr>
          <w:t>自签发证书说明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_Toc204777398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3</w:t>
        </w:r>
        <w:r w:rsidR="00DF714C">
          <w:rPr>
            <w:webHidden/>
          </w:rPr>
          <w:fldChar w:fldCharType="end"/>
        </w:r>
      </w:hyperlink>
    </w:p>
    <w:p w14:paraId="304BC09A" w14:textId="77777777" w:rsidR="00DF714C" w:rsidRDefault="00AE517B">
      <w:pPr>
        <w:pStyle w:val="11"/>
        <w:rPr>
          <w:rFonts w:asciiTheme="minorHAnsi" w:eastAsiaTheme="minorEastAsia" w:hAnsiTheme="minorHAnsi" w:cstheme="minorBidi"/>
          <w:bCs w:val="0"/>
          <w:color w:val="auto"/>
          <w:kern w:val="2"/>
          <w:szCs w:val="22"/>
        </w:rPr>
      </w:pPr>
      <w:hyperlink w:anchor="_Toc204777399" w:history="1">
        <w:r w:rsidR="00DF714C" w:rsidRPr="0033544C">
          <w:rPr>
            <w:rStyle w:val="aa"/>
          </w:rPr>
          <w:t>2</w:t>
        </w:r>
        <w:r w:rsidR="00DF714C" w:rsidRPr="0033544C">
          <w:rPr>
            <w:rStyle w:val="aa"/>
            <w:rFonts w:hint="eastAsia"/>
          </w:rPr>
          <w:t xml:space="preserve"> </w:t>
        </w:r>
        <w:r w:rsidR="00DF714C" w:rsidRPr="0033544C">
          <w:rPr>
            <w:rStyle w:val="aa"/>
            <w:rFonts w:hint="eastAsia"/>
          </w:rPr>
          <w:t>自签发证书与商业证书区别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_Toc204777399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3</w:t>
        </w:r>
        <w:r w:rsidR="00DF714C">
          <w:rPr>
            <w:webHidden/>
          </w:rPr>
          <w:fldChar w:fldCharType="end"/>
        </w:r>
      </w:hyperlink>
    </w:p>
    <w:p w14:paraId="6528B2E1" w14:textId="77777777" w:rsidR="00DF714C" w:rsidRDefault="00AE517B">
      <w:pPr>
        <w:pStyle w:val="11"/>
        <w:rPr>
          <w:rFonts w:asciiTheme="minorHAnsi" w:eastAsiaTheme="minorEastAsia" w:hAnsiTheme="minorHAnsi" w:cstheme="minorBidi"/>
          <w:bCs w:val="0"/>
          <w:color w:val="auto"/>
          <w:kern w:val="2"/>
          <w:szCs w:val="22"/>
        </w:rPr>
      </w:pPr>
      <w:hyperlink w:anchor="_Toc204777400" w:history="1">
        <w:r w:rsidR="00DF714C" w:rsidRPr="0033544C">
          <w:rPr>
            <w:rStyle w:val="aa"/>
          </w:rPr>
          <w:t>3</w:t>
        </w:r>
        <w:r w:rsidR="00DF714C" w:rsidRPr="0033544C">
          <w:rPr>
            <w:rStyle w:val="aa"/>
            <w:rFonts w:hint="eastAsia"/>
          </w:rPr>
          <w:t xml:space="preserve"> </w:t>
        </w:r>
        <w:r w:rsidR="00DF714C" w:rsidRPr="0033544C">
          <w:rPr>
            <w:rStyle w:val="aa"/>
            <w:rFonts w:hint="eastAsia"/>
          </w:rPr>
          <w:t>自签发证书配置说明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_Toc204777400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3</w:t>
        </w:r>
        <w:r w:rsidR="00DF714C">
          <w:rPr>
            <w:webHidden/>
          </w:rPr>
          <w:fldChar w:fldCharType="end"/>
        </w:r>
      </w:hyperlink>
    </w:p>
    <w:p w14:paraId="656340E5" w14:textId="77777777" w:rsidR="00DF714C" w:rsidRDefault="00AE517B">
      <w:pPr>
        <w:pStyle w:val="11"/>
        <w:rPr>
          <w:rFonts w:asciiTheme="minorHAnsi" w:eastAsiaTheme="minorEastAsia" w:hAnsiTheme="minorHAnsi" w:cstheme="minorBidi"/>
          <w:bCs w:val="0"/>
          <w:color w:val="auto"/>
          <w:kern w:val="2"/>
          <w:szCs w:val="22"/>
        </w:rPr>
      </w:pPr>
      <w:hyperlink w:anchor="_Toc204777401" w:history="1">
        <w:r w:rsidR="00DF714C" w:rsidRPr="0033544C">
          <w:rPr>
            <w:rStyle w:val="aa"/>
          </w:rPr>
          <w:t>4</w:t>
        </w:r>
        <w:r w:rsidR="00DF714C" w:rsidRPr="0033544C">
          <w:rPr>
            <w:rStyle w:val="aa"/>
            <w:rFonts w:hint="eastAsia"/>
          </w:rPr>
          <w:t xml:space="preserve"> </w:t>
        </w:r>
        <w:r w:rsidR="00DF714C" w:rsidRPr="0033544C">
          <w:rPr>
            <w:rStyle w:val="aa"/>
            <w:rFonts w:hint="eastAsia"/>
          </w:rPr>
          <w:t>通过页面方式下发证书方案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_Toc204777401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5</w:t>
        </w:r>
        <w:r w:rsidR="00DF714C">
          <w:rPr>
            <w:webHidden/>
          </w:rPr>
          <w:fldChar w:fldCharType="end"/>
        </w:r>
      </w:hyperlink>
    </w:p>
    <w:p w14:paraId="2BBD8542" w14:textId="77777777" w:rsidR="00DF714C" w:rsidRDefault="00AE517B">
      <w:pPr>
        <w:pStyle w:val="22"/>
        <w:rPr>
          <w:rFonts w:asciiTheme="minorHAnsi" w:eastAsiaTheme="minorEastAsia" w:hAnsiTheme="minorHAnsi" w:cstheme="minorBidi"/>
          <w:kern w:val="2"/>
          <w:sz w:val="21"/>
          <w:szCs w:val="22"/>
        </w:rPr>
      </w:pPr>
      <w:hyperlink w:anchor="_Toc204777402" w:history="1">
        <w:r w:rsidR="00DF714C" w:rsidRPr="0033544C">
          <w:rPr>
            <w:rStyle w:val="aa"/>
          </w:rPr>
          <w:t>4.1</w:t>
        </w:r>
        <w:r w:rsidR="00DF714C" w:rsidRPr="0033544C">
          <w:rPr>
            <w:rStyle w:val="aa"/>
            <w:rFonts w:hint="eastAsia"/>
          </w:rPr>
          <w:t xml:space="preserve"> </w:t>
        </w:r>
        <w:r w:rsidR="00DF714C" w:rsidRPr="0033544C">
          <w:rPr>
            <w:rStyle w:val="aa"/>
            <w:rFonts w:hint="eastAsia"/>
          </w:rPr>
          <w:t>网络侧操作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_Toc204777402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5</w:t>
        </w:r>
        <w:r w:rsidR="00DF714C">
          <w:rPr>
            <w:webHidden/>
          </w:rPr>
          <w:fldChar w:fldCharType="end"/>
        </w:r>
      </w:hyperlink>
    </w:p>
    <w:p w14:paraId="20ADF651" w14:textId="77777777" w:rsidR="00DF714C" w:rsidRDefault="00AE517B">
      <w:pPr>
        <w:pStyle w:val="22"/>
        <w:rPr>
          <w:rFonts w:asciiTheme="minorHAnsi" w:eastAsiaTheme="minorEastAsia" w:hAnsiTheme="minorHAnsi" w:cstheme="minorBidi"/>
          <w:kern w:val="2"/>
          <w:sz w:val="21"/>
          <w:szCs w:val="22"/>
        </w:rPr>
      </w:pPr>
      <w:hyperlink w:anchor="_Toc204777403" w:history="1">
        <w:r w:rsidR="00DF714C" w:rsidRPr="0033544C">
          <w:rPr>
            <w:rStyle w:val="aa"/>
          </w:rPr>
          <w:t>4.2</w:t>
        </w:r>
        <w:r w:rsidR="00DF714C" w:rsidRPr="0033544C">
          <w:rPr>
            <w:rStyle w:val="aa"/>
            <w:rFonts w:hint="eastAsia"/>
          </w:rPr>
          <w:t xml:space="preserve"> </w:t>
        </w:r>
        <w:r w:rsidR="00DF714C" w:rsidRPr="0033544C">
          <w:rPr>
            <w:rStyle w:val="aa"/>
            <w:rFonts w:hint="eastAsia"/>
          </w:rPr>
          <w:t>服务器侧操作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_Toc204777403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6</w:t>
        </w:r>
        <w:r w:rsidR="00DF714C">
          <w:rPr>
            <w:webHidden/>
          </w:rPr>
          <w:fldChar w:fldCharType="end"/>
        </w:r>
      </w:hyperlink>
    </w:p>
    <w:p w14:paraId="4CCF43E3" w14:textId="77777777" w:rsidR="00DF714C" w:rsidRDefault="00AE517B">
      <w:pPr>
        <w:pStyle w:val="31"/>
        <w:rPr>
          <w:rFonts w:asciiTheme="minorHAnsi" w:eastAsiaTheme="minorEastAsia" w:hAnsiTheme="minorHAnsi" w:cstheme="minorBidi"/>
          <w:kern w:val="2"/>
          <w:sz w:val="21"/>
          <w:szCs w:val="22"/>
        </w:rPr>
      </w:pPr>
      <w:hyperlink w:anchor="_Toc204777404" w:history="1">
        <w:r w:rsidR="00DF714C" w:rsidRPr="0033544C">
          <w:rPr>
            <w:rStyle w:val="aa"/>
          </w:rPr>
          <w:t>4.2.1</w:t>
        </w:r>
        <w:r w:rsidR="00DF714C" w:rsidRPr="0033544C">
          <w:rPr>
            <w:rStyle w:val="aa"/>
            <w:rFonts w:hint="eastAsia"/>
          </w:rPr>
          <w:t xml:space="preserve"> </w:t>
        </w:r>
        <w:r w:rsidR="00DF714C" w:rsidRPr="0033544C">
          <w:rPr>
            <w:rStyle w:val="aa"/>
            <w:rFonts w:hint="eastAsia"/>
          </w:rPr>
          <w:t>导入服务器证书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_Toc204777404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6</w:t>
        </w:r>
        <w:r w:rsidR="00DF714C">
          <w:rPr>
            <w:webHidden/>
          </w:rPr>
          <w:fldChar w:fldCharType="end"/>
        </w:r>
      </w:hyperlink>
    </w:p>
    <w:p w14:paraId="466C39B9" w14:textId="77777777" w:rsidR="00DF714C" w:rsidRDefault="00AE517B">
      <w:pPr>
        <w:pStyle w:val="31"/>
        <w:rPr>
          <w:rFonts w:asciiTheme="minorHAnsi" w:eastAsiaTheme="minorEastAsia" w:hAnsiTheme="minorHAnsi" w:cstheme="minorBidi"/>
          <w:kern w:val="2"/>
          <w:sz w:val="21"/>
          <w:szCs w:val="22"/>
        </w:rPr>
      </w:pPr>
      <w:hyperlink w:anchor="_Toc204777405" w:history="1">
        <w:r w:rsidR="00DF714C" w:rsidRPr="0033544C">
          <w:rPr>
            <w:rStyle w:val="aa"/>
          </w:rPr>
          <w:t>4.2.2</w:t>
        </w:r>
        <w:r w:rsidR="00DF714C" w:rsidRPr="0033544C">
          <w:rPr>
            <w:rStyle w:val="aa"/>
            <w:rFonts w:hint="eastAsia"/>
          </w:rPr>
          <w:t xml:space="preserve"> </w:t>
        </w:r>
        <w:r w:rsidR="00DF714C" w:rsidRPr="0033544C">
          <w:rPr>
            <w:rStyle w:val="aa"/>
            <w:rFonts w:hint="eastAsia"/>
          </w:rPr>
          <w:t>在自助页面上定制下载</w:t>
        </w:r>
        <w:r w:rsidR="00DF714C" w:rsidRPr="0033544C">
          <w:rPr>
            <w:rStyle w:val="aa"/>
          </w:rPr>
          <w:t>CA</w:t>
        </w:r>
        <w:r w:rsidR="00DF714C" w:rsidRPr="0033544C">
          <w:rPr>
            <w:rStyle w:val="aa"/>
            <w:rFonts w:hint="eastAsia"/>
          </w:rPr>
          <w:t>证书的链接，用于终端下载根证书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_Toc204777405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6</w:t>
        </w:r>
        <w:r w:rsidR="00DF714C">
          <w:rPr>
            <w:webHidden/>
          </w:rPr>
          <w:fldChar w:fldCharType="end"/>
        </w:r>
      </w:hyperlink>
    </w:p>
    <w:p w14:paraId="40EF5B61" w14:textId="77777777" w:rsidR="00DF714C" w:rsidRDefault="00AE517B">
      <w:pPr>
        <w:pStyle w:val="22"/>
        <w:rPr>
          <w:rFonts w:asciiTheme="minorHAnsi" w:eastAsiaTheme="minorEastAsia" w:hAnsiTheme="minorHAnsi" w:cstheme="minorBidi"/>
          <w:kern w:val="2"/>
          <w:sz w:val="21"/>
          <w:szCs w:val="22"/>
        </w:rPr>
      </w:pPr>
      <w:hyperlink w:anchor="_Toc204777406" w:history="1">
        <w:r w:rsidR="00DF714C" w:rsidRPr="0033544C">
          <w:rPr>
            <w:rStyle w:val="aa"/>
          </w:rPr>
          <w:t>4.3 PC</w:t>
        </w:r>
        <w:r w:rsidR="00DF714C" w:rsidRPr="0033544C">
          <w:rPr>
            <w:rStyle w:val="aa"/>
            <w:rFonts w:hint="eastAsia"/>
          </w:rPr>
          <w:t>终端操作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_Toc204777406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8</w:t>
        </w:r>
        <w:r w:rsidR="00DF714C">
          <w:rPr>
            <w:webHidden/>
          </w:rPr>
          <w:fldChar w:fldCharType="end"/>
        </w:r>
      </w:hyperlink>
    </w:p>
    <w:p w14:paraId="399164AA" w14:textId="77777777" w:rsidR="00DF714C" w:rsidRDefault="00AE517B">
      <w:pPr>
        <w:pStyle w:val="31"/>
        <w:rPr>
          <w:rFonts w:asciiTheme="minorHAnsi" w:eastAsiaTheme="minorEastAsia" w:hAnsiTheme="minorHAnsi" w:cstheme="minorBidi"/>
          <w:kern w:val="2"/>
          <w:sz w:val="21"/>
          <w:szCs w:val="22"/>
        </w:rPr>
      </w:pPr>
      <w:hyperlink w:anchor="_Toc204777407" w:history="1">
        <w:r w:rsidR="00DF714C" w:rsidRPr="0033544C">
          <w:rPr>
            <w:rStyle w:val="aa"/>
          </w:rPr>
          <w:t>4.3.1</w:t>
        </w:r>
        <w:r w:rsidR="00DF714C" w:rsidRPr="0033544C">
          <w:rPr>
            <w:rStyle w:val="aa"/>
            <w:rFonts w:hint="eastAsia"/>
          </w:rPr>
          <w:t xml:space="preserve"> </w:t>
        </w:r>
        <w:r w:rsidR="00DF714C" w:rsidRPr="0033544C">
          <w:rPr>
            <w:rStyle w:val="aa"/>
            <w:rFonts w:hint="eastAsia"/>
          </w:rPr>
          <w:t>证书下载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_Toc204777407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8</w:t>
        </w:r>
        <w:r w:rsidR="00DF714C">
          <w:rPr>
            <w:webHidden/>
          </w:rPr>
          <w:fldChar w:fldCharType="end"/>
        </w:r>
      </w:hyperlink>
    </w:p>
    <w:p w14:paraId="19CFB217" w14:textId="77777777" w:rsidR="00DF714C" w:rsidRDefault="00AE517B">
      <w:pPr>
        <w:pStyle w:val="31"/>
        <w:rPr>
          <w:rFonts w:asciiTheme="minorHAnsi" w:eastAsiaTheme="minorEastAsia" w:hAnsiTheme="minorHAnsi" w:cstheme="minorBidi"/>
          <w:kern w:val="2"/>
          <w:sz w:val="21"/>
          <w:szCs w:val="22"/>
        </w:rPr>
      </w:pPr>
      <w:hyperlink w:anchor="_Toc204777408" w:history="1">
        <w:r w:rsidR="00DF714C" w:rsidRPr="0033544C">
          <w:rPr>
            <w:rStyle w:val="aa"/>
          </w:rPr>
          <w:t>4.3.2</w:t>
        </w:r>
        <w:r w:rsidR="00DF714C" w:rsidRPr="0033544C">
          <w:rPr>
            <w:rStyle w:val="aa"/>
            <w:rFonts w:hint="eastAsia"/>
          </w:rPr>
          <w:t xml:space="preserve"> </w:t>
        </w:r>
        <w:r w:rsidR="00DF714C" w:rsidRPr="0033544C">
          <w:rPr>
            <w:rStyle w:val="aa"/>
            <w:rFonts w:hint="eastAsia"/>
          </w:rPr>
          <w:t>安装证书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_Toc204777408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9</w:t>
        </w:r>
        <w:r w:rsidR="00DF714C">
          <w:rPr>
            <w:webHidden/>
          </w:rPr>
          <w:fldChar w:fldCharType="end"/>
        </w:r>
      </w:hyperlink>
    </w:p>
    <w:p w14:paraId="4FEFD826" w14:textId="77777777" w:rsidR="00DF714C" w:rsidRDefault="00AE517B">
      <w:pPr>
        <w:pStyle w:val="31"/>
        <w:rPr>
          <w:rFonts w:asciiTheme="minorHAnsi" w:eastAsiaTheme="minorEastAsia" w:hAnsiTheme="minorHAnsi" w:cstheme="minorBidi"/>
          <w:kern w:val="2"/>
          <w:sz w:val="21"/>
          <w:szCs w:val="22"/>
        </w:rPr>
      </w:pPr>
      <w:hyperlink w:anchor="_Toc204777409" w:history="1">
        <w:r w:rsidR="00DF714C" w:rsidRPr="0033544C">
          <w:rPr>
            <w:rStyle w:val="aa"/>
          </w:rPr>
          <w:t>4.3.3</w:t>
        </w:r>
        <w:r w:rsidR="00DF714C" w:rsidRPr="0033544C">
          <w:rPr>
            <w:rStyle w:val="aa"/>
            <w:rFonts w:hint="eastAsia"/>
          </w:rPr>
          <w:t xml:space="preserve"> </w:t>
        </w:r>
        <w:r w:rsidR="00DF714C" w:rsidRPr="0033544C">
          <w:rPr>
            <w:rStyle w:val="aa"/>
            <w:rFonts w:hint="eastAsia"/>
          </w:rPr>
          <w:t>查看证书详情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_Toc204777409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14</w:t>
        </w:r>
        <w:r w:rsidR="00DF714C">
          <w:rPr>
            <w:webHidden/>
          </w:rPr>
          <w:fldChar w:fldCharType="end"/>
        </w:r>
      </w:hyperlink>
    </w:p>
    <w:p w14:paraId="3F4401B2" w14:textId="77777777" w:rsidR="00DF714C" w:rsidRDefault="00AE517B">
      <w:pPr>
        <w:pStyle w:val="22"/>
        <w:rPr>
          <w:rFonts w:asciiTheme="minorHAnsi" w:eastAsiaTheme="minorEastAsia" w:hAnsiTheme="minorHAnsi" w:cstheme="minorBidi"/>
          <w:kern w:val="2"/>
          <w:sz w:val="21"/>
          <w:szCs w:val="22"/>
        </w:rPr>
      </w:pPr>
      <w:hyperlink w:anchor="_Toc204777410" w:history="1">
        <w:r w:rsidR="00DF714C" w:rsidRPr="0033544C">
          <w:rPr>
            <w:rStyle w:val="aa"/>
          </w:rPr>
          <w:t>4.4 iOS</w:t>
        </w:r>
        <w:r w:rsidR="00DF714C" w:rsidRPr="0033544C">
          <w:rPr>
            <w:rStyle w:val="aa"/>
            <w:rFonts w:hint="eastAsia"/>
          </w:rPr>
          <w:t>终端操作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_Toc204777410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15</w:t>
        </w:r>
        <w:r w:rsidR="00DF714C">
          <w:rPr>
            <w:webHidden/>
          </w:rPr>
          <w:fldChar w:fldCharType="end"/>
        </w:r>
      </w:hyperlink>
    </w:p>
    <w:p w14:paraId="2F01E5FA" w14:textId="77777777" w:rsidR="00DF714C" w:rsidRDefault="00AE517B">
      <w:pPr>
        <w:pStyle w:val="31"/>
        <w:rPr>
          <w:rFonts w:asciiTheme="minorHAnsi" w:eastAsiaTheme="minorEastAsia" w:hAnsiTheme="minorHAnsi" w:cstheme="minorBidi"/>
          <w:kern w:val="2"/>
          <w:sz w:val="21"/>
          <w:szCs w:val="22"/>
        </w:rPr>
      </w:pPr>
      <w:hyperlink w:anchor="_Toc204777411" w:history="1">
        <w:r w:rsidR="00DF714C" w:rsidRPr="0033544C">
          <w:rPr>
            <w:rStyle w:val="aa"/>
          </w:rPr>
          <w:t>4.4.1</w:t>
        </w:r>
        <w:r w:rsidR="00DF714C" w:rsidRPr="0033544C">
          <w:rPr>
            <w:rStyle w:val="aa"/>
            <w:rFonts w:hint="eastAsia"/>
          </w:rPr>
          <w:t xml:space="preserve"> </w:t>
        </w:r>
        <w:r w:rsidR="00DF714C" w:rsidRPr="0033544C">
          <w:rPr>
            <w:rStyle w:val="aa"/>
            <w:rFonts w:hint="eastAsia"/>
          </w:rPr>
          <w:t>证书下载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_Toc204777411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15</w:t>
        </w:r>
        <w:r w:rsidR="00DF714C">
          <w:rPr>
            <w:webHidden/>
          </w:rPr>
          <w:fldChar w:fldCharType="end"/>
        </w:r>
      </w:hyperlink>
    </w:p>
    <w:p w14:paraId="76E07944" w14:textId="77777777" w:rsidR="00DF714C" w:rsidRDefault="00AE517B">
      <w:pPr>
        <w:pStyle w:val="31"/>
        <w:rPr>
          <w:rFonts w:asciiTheme="minorHAnsi" w:eastAsiaTheme="minorEastAsia" w:hAnsiTheme="minorHAnsi" w:cstheme="minorBidi"/>
          <w:kern w:val="2"/>
          <w:sz w:val="21"/>
          <w:szCs w:val="22"/>
        </w:rPr>
      </w:pPr>
      <w:hyperlink w:anchor="_Toc204777412" w:history="1">
        <w:r w:rsidR="00DF714C" w:rsidRPr="0033544C">
          <w:rPr>
            <w:rStyle w:val="aa"/>
          </w:rPr>
          <w:t>4.4.2</w:t>
        </w:r>
        <w:r w:rsidR="00DF714C" w:rsidRPr="0033544C">
          <w:rPr>
            <w:rStyle w:val="aa"/>
            <w:rFonts w:hint="eastAsia"/>
          </w:rPr>
          <w:t xml:space="preserve"> </w:t>
        </w:r>
        <w:r w:rsidR="00DF714C" w:rsidRPr="0033544C">
          <w:rPr>
            <w:rStyle w:val="aa"/>
            <w:rFonts w:hint="eastAsia"/>
          </w:rPr>
          <w:t>安装证书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_Toc204777412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17</w:t>
        </w:r>
        <w:r w:rsidR="00DF714C">
          <w:rPr>
            <w:webHidden/>
          </w:rPr>
          <w:fldChar w:fldCharType="end"/>
        </w:r>
      </w:hyperlink>
    </w:p>
    <w:p w14:paraId="1C99108E" w14:textId="77777777" w:rsidR="00DF714C" w:rsidRDefault="00AE517B">
      <w:pPr>
        <w:pStyle w:val="31"/>
        <w:rPr>
          <w:rFonts w:asciiTheme="minorHAnsi" w:eastAsiaTheme="minorEastAsia" w:hAnsiTheme="minorHAnsi" w:cstheme="minorBidi"/>
          <w:kern w:val="2"/>
          <w:sz w:val="21"/>
          <w:szCs w:val="22"/>
        </w:rPr>
      </w:pPr>
      <w:hyperlink w:anchor="_Toc204777413" w:history="1">
        <w:r w:rsidR="00DF714C" w:rsidRPr="0033544C">
          <w:rPr>
            <w:rStyle w:val="aa"/>
          </w:rPr>
          <w:t>4.4.3</w:t>
        </w:r>
        <w:r w:rsidR="00DF714C" w:rsidRPr="0033544C">
          <w:rPr>
            <w:rStyle w:val="aa"/>
            <w:rFonts w:hint="eastAsia"/>
          </w:rPr>
          <w:t xml:space="preserve"> </w:t>
        </w:r>
        <w:r w:rsidR="00DF714C" w:rsidRPr="0033544C">
          <w:rPr>
            <w:rStyle w:val="aa"/>
            <w:rFonts w:hint="eastAsia"/>
          </w:rPr>
          <w:t>查看证书详情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_Toc204777413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22</w:t>
        </w:r>
        <w:r w:rsidR="00DF714C">
          <w:rPr>
            <w:webHidden/>
          </w:rPr>
          <w:fldChar w:fldCharType="end"/>
        </w:r>
      </w:hyperlink>
    </w:p>
    <w:p w14:paraId="371CCBF6" w14:textId="77777777" w:rsidR="00DF714C" w:rsidRDefault="00AE517B">
      <w:pPr>
        <w:pStyle w:val="22"/>
        <w:rPr>
          <w:rFonts w:asciiTheme="minorHAnsi" w:eastAsiaTheme="minorEastAsia" w:hAnsiTheme="minorHAnsi" w:cstheme="minorBidi"/>
          <w:kern w:val="2"/>
          <w:sz w:val="21"/>
          <w:szCs w:val="22"/>
        </w:rPr>
      </w:pPr>
      <w:hyperlink w:anchor="_Toc204777414" w:history="1">
        <w:r w:rsidR="00DF714C" w:rsidRPr="0033544C">
          <w:rPr>
            <w:rStyle w:val="aa"/>
          </w:rPr>
          <w:t>4.5</w:t>
        </w:r>
        <w:r w:rsidR="00DF714C" w:rsidRPr="0033544C">
          <w:rPr>
            <w:rStyle w:val="aa"/>
            <w:rFonts w:hint="eastAsia"/>
          </w:rPr>
          <w:t xml:space="preserve"> </w:t>
        </w:r>
        <w:r w:rsidR="00DF714C" w:rsidRPr="0033544C">
          <w:rPr>
            <w:rStyle w:val="aa"/>
            <w:rFonts w:hint="eastAsia"/>
          </w:rPr>
          <w:t>安卓终端操作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_Toc204777414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26</w:t>
        </w:r>
        <w:r w:rsidR="00DF714C">
          <w:rPr>
            <w:webHidden/>
          </w:rPr>
          <w:fldChar w:fldCharType="end"/>
        </w:r>
      </w:hyperlink>
    </w:p>
    <w:p w14:paraId="66C974EE" w14:textId="77777777" w:rsidR="00DF714C" w:rsidRDefault="00AE517B">
      <w:pPr>
        <w:pStyle w:val="31"/>
        <w:rPr>
          <w:rFonts w:asciiTheme="minorHAnsi" w:eastAsiaTheme="minorEastAsia" w:hAnsiTheme="minorHAnsi" w:cstheme="minorBidi"/>
          <w:kern w:val="2"/>
          <w:sz w:val="21"/>
          <w:szCs w:val="22"/>
        </w:rPr>
      </w:pPr>
      <w:hyperlink w:anchor="_Toc204777415" w:history="1">
        <w:r w:rsidR="00DF714C" w:rsidRPr="0033544C">
          <w:rPr>
            <w:rStyle w:val="aa"/>
          </w:rPr>
          <w:t>4.5.1</w:t>
        </w:r>
        <w:r w:rsidR="00DF714C" w:rsidRPr="0033544C">
          <w:rPr>
            <w:rStyle w:val="aa"/>
            <w:rFonts w:hint="eastAsia"/>
          </w:rPr>
          <w:t xml:space="preserve"> </w:t>
        </w:r>
        <w:r w:rsidR="00DF714C" w:rsidRPr="0033544C">
          <w:rPr>
            <w:rStyle w:val="aa"/>
            <w:rFonts w:hint="eastAsia"/>
          </w:rPr>
          <w:t>证书下载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_Toc204777415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26</w:t>
        </w:r>
        <w:r w:rsidR="00DF714C">
          <w:rPr>
            <w:webHidden/>
          </w:rPr>
          <w:fldChar w:fldCharType="end"/>
        </w:r>
      </w:hyperlink>
    </w:p>
    <w:p w14:paraId="5997C320" w14:textId="77777777" w:rsidR="00DF714C" w:rsidRDefault="00AE517B">
      <w:pPr>
        <w:pStyle w:val="31"/>
        <w:rPr>
          <w:rFonts w:asciiTheme="minorHAnsi" w:eastAsiaTheme="minorEastAsia" w:hAnsiTheme="minorHAnsi" w:cstheme="minorBidi"/>
          <w:kern w:val="2"/>
          <w:sz w:val="21"/>
          <w:szCs w:val="22"/>
        </w:rPr>
      </w:pPr>
      <w:hyperlink w:anchor="_Toc204777416" w:history="1">
        <w:r w:rsidR="00DF714C" w:rsidRPr="0033544C">
          <w:rPr>
            <w:rStyle w:val="aa"/>
          </w:rPr>
          <w:t>4.5.2</w:t>
        </w:r>
        <w:r w:rsidR="00DF714C" w:rsidRPr="0033544C">
          <w:rPr>
            <w:rStyle w:val="aa"/>
            <w:rFonts w:hint="eastAsia"/>
          </w:rPr>
          <w:t xml:space="preserve"> </w:t>
        </w:r>
        <w:r w:rsidR="00DF714C" w:rsidRPr="0033544C">
          <w:rPr>
            <w:rStyle w:val="aa"/>
            <w:rFonts w:hint="eastAsia"/>
          </w:rPr>
          <w:t>安装证书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_Toc204777416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29</w:t>
        </w:r>
        <w:r w:rsidR="00DF714C">
          <w:rPr>
            <w:webHidden/>
          </w:rPr>
          <w:fldChar w:fldCharType="end"/>
        </w:r>
      </w:hyperlink>
    </w:p>
    <w:p w14:paraId="6E139F30" w14:textId="02356B92" w:rsidR="00DF714C" w:rsidRPr="00381D81" w:rsidRDefault="00AE517B" w:rsidP="00381D81">
      <w:pPr>
        <w:pStyle w:val="31"/>
        <w:rPr>
          <w:rFonts w:asciiTheme="minorHAnsi" w:eastAsiaTheme="minorEastAsia" w:hAnsiTheme="minorHAnsi" w:cstheme="minorBidi"/>
          <w:kern w:val="2"/>
          <w:sz w:val="21"/>
          <w:szCs w:val="22"/>
        </w:rPr>
      </w:pPr>
      <w:hyperlink w:anchor="_Toc204777417" w:history="1">
        <w:r w:rsidR="00DF714C" w:rsidRPr="0033544C">
          <w:rPr>
            <w:rStyle w:val="aa"/>
          </w:rPr>
          <w:t>4.5.3</w:t>
        </w:r>
        <w:r w:rsidR="00DF714C" w:rsidRPr="0033544C">
          <w:rPr>
            <w:rStyle w:val="aa"/>
            <w:rFonts w:hint="eastAsia"/>
          </w:rPr>
          <w:t xml:space="preserve"> </w:t>
        </w:r>
        <w:r w:rsidR="00DF714C" w:rsidRPr="0033544C">
          <w:rPr>
            <w:rStyle w:val="aa"/>
            <w:rFonts w:hint="eastAsia"/>
          </w:rPr>
          <w:t>查看证书</w:t>
        </w:r>
        <w:r w:rsidR="00DF714C">
          <w:rPr>
            <w:webHidden/>
          </w:rPr>
          <w:tab/>
        </w:r>
        <w:r w:rsidR="00DF714C">
          <w:rPr>
            <w:webHidden/>
          </w:rPr>
          <w:fldChar w:fldCharType="begin"/>
        </w:r>
        <w:r w:rsidR="00DF714C">
          <w:rPr>
            <w:webHidden/>
          </w:rPr>
          <w:instrText xml:space="preserve"> PAGEREF _Toc204777417 \h </w:instrText>
        </w:r>
        <w:r w:rsidR="00DF714C">
          <w:rPr>
            <w:webHidden/>
          </w:rPr>
        </w:r>
        <w:r w:rsidR="00DF714C">
          <w:rPr>
            <w:webHidden/>
          </w:rPr>
          <w:fldChar w:fldCharType="separate"/>
        </w:r>
        <w:r w:rsidR="00DF714C">
          <w:rPr>
            <w:webHidden/>
          </w:rPr>
          <w:t>36</w:t>
        </w:r>
        <w:r w:rsidR="00DF714C">
          <w:rPr>
            <w:webHidden/>
          </w:rPr>
          <w:fldChar w:fldCharType="end"/>
        </w:r>
      </w:hyperlink>
    </w:p>
    <w:p w14:paraId="271086B5" w14:textId="3617078B" w:rsidR="00A256E9" w:rsidRDefault="00E80390" w:rsidP="00381D81">
      <w:pPr>
        <w:tabs>
          <w:tab w:val="left" w:pos="5860"/>
        </w:tabs>
        <w:sectPr w:rsidR="00A256E9" w:rsidSect="00A256E9">
          <w:headerReference w:type="default" r:id="rId11"/>
          <w:pgSz w:w="11907" w:h="16160" w:code="123"/>
          <w:pgMar w:top="1247" w:right="1134" w:bottom="1247" w:left="1134" w:header="851" w:footer="851" w:gutter="0"/>
          <w:pgNumType w:fmt="lowerRoman"/>
          <w:cols w:space="425"/>
          <w:docGrid w:type="lines" w:linePitch="312"/>
        </w:sectPr>
      </w:pPr>
      <w:r>
        <w:fldChar w:fldCharType="end"/>
      </w:r>
      <w:r w:rsidR="00381D81">
        <w:tab/>
      </w:r>
    </w:p>
    <w:p w14:paraId="400CA7E5" w14:textId="4359F392" w:rsidR="007945AD" w:rsidRPr="0055545B" w:rsidRDefault="00033616" w:rsidP="005641F1">
      <w:pPr>
        <w:pStyle w:val="1"/>
        <w:rPr>
          <w:color w:val="FF00FF"/>
        </w:rPr>
      </w:pPr>
      <w:bookmarkStart w:id="1" w:name="_Toc204777398"/>
      <w:r>
        <w:rPr>
          <w:rFonts w:hint="eastAsia"/>
        </w:rPr>
        <w:t>自签发</w:t>
      </w:r>
      <w:r w:rsidR="00F03C1F">
        <w:rPr>
          <w:rFonts w:hint="eastAsia"/>
        </w:rPr>
        <w:t>证书</w:t>
      </w:r>
      <w:r w:rsidR="00F03C1F">
        <w:t>说明</w:t>
      </w:r>
      <w:bookmarkEnd w:id="1"/>
    </w:p>
    <w:p w14:paraId="1E09CE3C" w14:textId="5DD5870E" w:rsidR="006A2D42" w:rsidRDefault="009D25A9" w:rsidP="00F03C1F">
      <w:pPr>
        <w:pStyle w:val="af9"/>
        <w:ind w:leftChars="200" w:left="420" w:firstLineChars="200" w:firstLine="480"/>
      </w:pPr>
      <w:r>
        <w:rPr>
          <w:rFonts w:hint="eastAsia"/>
        </w:rPr>
        <w:t>自签发</w:t>
      </w:r>
      <w:r w:rsidR="00F03C1F" w:rsidRPr="00BB26BB">
        <w:rPr>
          <w:rFonts w:hint="eastAsia"/>
        </w:rPr>
        <w:t>证书是通过微软CA服务器颁</w:t>
      </w:r>
      <w:r w:rsidR="00F03C1F">
        <w:rPr>
          <w:rFonts w:hint="eastAsia"/>
        </w:rPr>
        <w:t>发的证书，</w:t>
      </w:r>
      <w:r w:rsidR="00F03C1F">
        <w:t>证书的有效期可以根据需要设置，</w:t>
      </w:r>
      <w:r w:rsidR="00033616">
        <w:rPr>
          <w:rFonts w:hint="eastAsia"/>
        </w:rPr>
        <w:t>可</w:t>
      </w:r>
      <w:r w:rsidR="00F03C1F">
        <w:t>提供一个</w:t>
      </w:r>
      <w:r w:rsidR="0057159E">
        <w:rPr>
          <w:rFonts w:hint="eastAsia"/>
        </w:rPr>
        <w:t>3</w:t>
      </w:r>
      <w:r w:rsidR="00F03C1F">
        <w:rPr>
          <w:rFonts w:hint="eastAsia"/>
        </w:rPr>
        <w:t>0年</w:t>
      </w:r>
      <w:r w:rsidR="00F03C1F">
        <w:t>有效期的证书。</w:t>
      </w:r>
    </w:p>
    <w:p w14:paraId="2674930E" w14:textId="77777777" w:rsidR="008A1F3C" w:rsidRDefault="008A1F3C" w:rsidP="008A1F3C">
      <w:pPr>
        <w:pStyle w:val="1"/>
      </w:pPr>
      <w:bookmarkStart w:id="2" w:name="_Toc91688925"/>
      <w:bookmarkStart w:id="3" w:name="_Toc91799719"/>
      <w:bookmarkStart w:id="4" w:name="_Toc91688926"/>
      <w:bookmarkStart w:id="5" w:name="_Toc91799720"/>
      <w:bookmarkStart w:id="6" w:name="_Toc91688927"/>
      <w:bookmarkStart w:id="7" w:name="_Toc91799721"/>
      <w:bookmarkStart w:id="8" w:name="_Toc91688928"/>
      <w:bookmarkStart w:id="9" w:name="_Toc91799722"/>
      <w:bookmarkStart w:id="10" w:name="_Toc91670996"/>
      <w:bookmarkStart w:id="11" w:name="_Toc204777399"/>
      <w:bookmarkStart w:id="12" w:name="_Toc194934737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r>
        <w:rPr>
          <w:rFonts w:hint="eastAsia"/>
        </w:rPr>
        <w:t>自签发证书</w:t>
      </w:r>
      <w:r>
        <w:t>与商业</w:t>
      </w:r>
      <w:r>
        <w:rPr>
          <w:rFonts w:hint="eastAsia"/>
        </w:rPr>
        <w:t>证书</w:t>
      </w:r>
      <w:r>
        <w:t>区别</w:t>
      </w:r>
      <w:bookmarkEnd w:id="11"/>
    </w:p>
    <w:p w14:paraId="3FB02EA5" w14:textId="43C74101" w:rsidR="00033616" w:rsidRPr="00602600" w:rsidRDefault="00033616" w:rsidP="00033616">
      <w:pPr>
        <w:pStyle w:val="af7"/>
        <w:numPr>
          <w:ilvl w:val="0"/>
          <w:numId w:val="136"/>
        </w:numPr>
        <w:ind w:firstLineChars="0"/>
        <w:rPr>
          <w:color w:val="24292E"/>
          <w:shd w:val="clear" w:color="auto" w:fill="FFFFFF"/>
        </w:rPr>
      </w:pPr>
      <w:r>
        <w:rPr>
          <w:rFonts w:hint="eastAsia"/>
        </w:rPr>
        <w:t>商业</w:t>
      </w:r>
      <w:r>
        <w:t>证书是</w:t>
      </w:r>
      <w:r>
        <w:rPr>
          <w:rFonts w:hint="eastAsia"/>
        </w:rPr>
        <w:t>由</w:t>
      </w:r>
      <w:r>
        <w:t>受信任的</w:t>
      </w:r>
      <w:r>
        <w:rPr>
          <w:rFonts w:hint="eastAsia"/>
        </w:rPr>
        <w:t>公共</w:t>
      </w:r>
      <w:r>
        <w:t>证书颁发机构签发，</w:t>
      </w:r>
      <w:r w:rsidRPr="00033616">
        <w:rPr>
          <w:color w:val="24292E"/>
          <w:shd w:val="clear" w:color="auto" w:fill="FFFFFF"/>
        </w:rPr>
        <w:t>自动被操作系统、浏览器和</w:t>
      </w:r>
      <w:r w:rsidRPr="00033616">
        <w:rPr>
          <w:color w:val="24292E"/>
          <w:shd w:val="clear" w:color="auto" w:fill="FFFFFF"/>
        </w:rPr>
        <w:t>RADIUS</w:t>
      </w:r>
      <w:r w:rsidRPr="00033616">
        <w:rPr>
          <w:color w:val="24292E"/>
          <w:shd w:val="clear" w:color="auto" w:fill="FFFFFF"/>
        </w:rPr>
        <w:t>客户端（如</w:t>
      </w:r>
      <w:r w:rsidRPr="00033616">
        <w:rPr>
          <w:color w:val="24292E"/>
          <w:shd w:val="clear" w:color="auto" w:fill="FFFFFF"/>
        </w:rPr>
        <w:t>Windows</w:t>
      </w:r>
      <w:r w:rsidRPr="00033616">
        <w:rPr>
          <w:color w:val="24292E"/>
          <w:shd w:val="clear" w:color="auto" w:fill="FFFFFF"/>
        </w:rPr>
        <w:t>、</w:t>
      </w:r>
      <w:r w:rsidRPr="00033616">
        <w:rPr>
          <w:color w:val="24292E"/>
          <w:shd w:val="clear" w:color="auto" w:fill="FFFFFF"/>
        </w:rPr>
        <w:t>macOS</w:t>
      </w:r>
      <w:r w:rsidRPr="00033616">
        <w:rPr>
          <w:color w:val="24292E"/>
          <w:shd w:val="clear" w:color="auto" w:fill="FFFFFF"/>
        </w:rPr>
        <w:t>、移动设备）信任，无需额外配置</w:t>
      </w:r>
      <w:r w:rsidRPr="00033616">
        <w:rPr>
          <w:rFonts w:hint="eastAsia"/>
          <w:color w:val="24292E"/>
          <w:shd w:val="clear" w:color="auto" w:fill="FFFFFF"/>
        </w:rPr>
        <w:t>。</w:t>
      </w:r>
      <w:r w:rsidR="00602600">
        <w:rPr>
          <w:rFonts w:hint="eastAsia"/>
          <w:color w:val="24292E"/>
          <w:shd w:val="clear" w:color="auto" w:fill="FFFFFF"/>
        </w:rPr>
        <w:t>但从</w:t>
      </w:r>
      <w:r w:rsidR="00602600">
        <w:rPr>
          <w:rFonts w:hint="eastAsia"/>
          <w:color w:val="24292E"/>
          <w:shd w:val="clear" w:color="auto" w:fill="FFFFFF"/>
        </w:rPr>
        <w:t>2020</w:t>
      </w:r>
      <w:r w:rsidR="00602600">
        <w:rPr>
          <w:rFonts w:hint="eastAsia"/>
          <w:color w:val="24292E"/>
          <w:shd w:val="clear" w:color="auto" w:fill="FFFFFF"/>
        </w:rPr>
        <w:t>年起</w:t>
      </w:r>
      <w:r w:rsidR="00602600" w:rsidRPr="00602600">
        <w:rPr>
          <w:rStyle w:val="5Char"/>
          <w:color w:val="24292E"/>
          <w:shd w:val="clear" w:color="auto" w:fill="FFFFFF"/>
        </w:rPr>
        <w:t xml:space="preserve"> </w:t>
      </w:r>
      <w:r w:rsidR="00602600" w:rsidRPr="009D25A9">
        <w:rPr>
          <w:rStyle w:val="afb"/>
          <w:b w:val="0"/>
          <w:color w:val="24292E"/>
          <w:shd w:val="clear" w:color="auto" w:fill="FFFFFF"/>
        </w:rPr>
        <w:t>CA/Browser Forum</w:t>
      </w:r>
      <w:r w:rsidR="00602600">
        <w:rPr>
          <w:color w:val="24292E"/>
          <w:shd w:val="clear" w:color="auto" w:fill="FFFFFF"/>
        </w:rPr>
        <w:t>（国际证书颁发机构与浏览器联盟）强制规定</w:t>
      </w:r>
      <w:r w:rsidR="00602600" w:rsidRPr="00602600">
        <w:rPr>
          <w:bCs/>
        </w:rPr>
        <w:t>所有公开信任的</w:t>
      </w:r>
      <w:r w:rsidR="00602600" w:rsidRPr="00602600">
        <w:rPr>
          <w:bCs/>
        </w:rPr>
        <w:t>TLS/SSL</w:t>
      </w:r>
      <w:r w:rsidR="00602600" w:rsidRPr="00602600">
        <w:rPr>
          <w:bCs/>
        </w:rPr>
        <w:t>证书最长有效期不得超过</w:t>
      </w:r>
      <w:r w:rsidR="00602600" w:rsidRPr="00602600">
        <w:rPr>
          <w:bCs/>
        </w:rPr>
        <w:t>13</w:t>
      </w:r>
      <w:r w:rsidR="00602600" w:rsidRPr="00602600">
        <w:rPr>
          <w:bCs/>
        </w:rPr>
        <w:t>个月</w:t>
      </w:r>
      <w:r w:rsidR="00602600">
        <w:rPr>
          <w:rFonts w:hint="eastAsia"/>
          <w:bCs/>
        </w:rPr>
        <w:t>。</w:t>
      </w:r>
      <w:r w:rsidR="00602600">
        <w:rPr>
          <w:bCs/>
        </w:rPr>
        <w:t>因此</w:t>
      </w:r>
      <w:r w:rsidR="005F3D95">
        <w:rPr>
          <w:rFonts w:hint="eastAsia"/>
          <w:bCs/>
        </w:rPr>
        <w:t>现在</w:t>
      </w:r>
      <w:r w:rsidR="005F3D95">
        <w:rPr>
          <w:bCs/>
        </w:rPr>
        <w:t>颁发的</w:t>
      </w:r>
      <w:r w:rsidR="00602600">
        <w:rPr>
          <w:rFonts w:hint="eastAsia"/>
          <w:bCs/>
        </w:rPr>
        <w:t>商业</w:t>
      </w:r>
      <w:r w:rsidR="00602600">
        <w:rPr>
          <w:bCs/>
        </w:rPr>
        <w:t>证书的有效期只有一年。</w:t>
      </w:r>
    </w:p>
    <w:p w14:paraId="27357AEC" w14:textId="2C1A7E23" w:rsidR="00602600" w:rsidRDefault="00602600" w:rsidP="00602600">
      <w:pPr>
        <w:pStyle w:val="af7"/>
        <w:numPr>
          <w:ilvl w:val="0"/>
          <w:numId w:val="136"/>
        </w:numPr>
        <w:ind w:firstLineChars="0"/>
      </w:pPr>
      <w:r>
        <w:rPr>
          <w:rFonts w:hint="eastAsia"/>
        </w:rPr>
        <w:t>自签发</w:t>
      </w:r>
      <w:r>
        <w:t>证书</w:t>
      </w:r>
      <w:r>
        <w:rPr>
          <w:rFonts w:hint="eastAsia"/>
        </w:rPr>
        <w:t>是</w:t>
      </w:r>
      <w:r>
        <w:rPr>
          <w:color w:val="24292E"/>
          <w:shd w:val="clear" w:color="auto" w:fill="FFFFFF"/>
        </w:rPr>
        <w:t>由用户或组织自行生成，</w:t>
      </w:r>
      <w:r w:rsidRPr="00602600">
        <w:t>无第三方</w:t>
      </w:r>
      <w:r w:rsidRPr="00602600">
        <w:t>CA</w:t>
      </w:r>
      <w:r w:rsidRPr="00602600">
        <w:t>背书</w:t>
      </w:r>
      <w:r w:rsidRPr="00602600">
        <w:rPr>
          <w:rFonts w:hint="eastAsia"/>
        </w:rPr>
        <w:t>，</w:t>
      </w:r>
      <w:r>
        <w:rPr>
          <w:rFonts w:hint="eastAsia"/>
        </w:rPr>
        <w:t>可</w:t>
      </w:r>
      <w:r>
        <w:t>自定义有效期</w:t>
      </w:r>
      <w:r w:rsidR="005F3D95">
        <w:rPr>
          <w:rFonts w:hint="eastAsia"/>
        </w:rPr>
        <w:t>。</w:t>
      </w:r>
      <w:r>
        <w:t>但该证书</w:t>
      </w:r>
      <w:r w:rsidRPr="00602600">
        <w:t>默认不被客户端信任，需手动导入证书到客户端或服务器信任库。</w:t>
      </w:r>
      <w:r>
        <w:rPr>
          <w:rFonts w:hint="eastAsia"/>
        </w:rPr>
        <w:t>对于客户端</w:t>
      </w:r>
      <w:r>
        <w:t>上勾选了校验服务器证书的情况，必须在</w:t>
      </w:r>
      <w:r>
        <w:rPr>
          <w:rFonts w:hint="eastAsia"/>
        </w:rPr>
        <w:t>终端</w:t>
      </w:r>
      <w:r>
        <w:t>上导入根</w:t>
      </w:r>
      <w:r>
        <w:rPr>
          <w:rFonts w:hint="eastAsia"/>
        </w:rPr>
        <w:t>证书，</w:t>
      </w:r>
      <w:r>
        <w:t>需要</w:t>
      </w:r>
      <w:r>
        <w:rPr>
          <w:rFonts w:hint="eastAsia"/>
        </w:rPr>
        <w:t>针对</w:t>
      </w:r>
      <w:r>
        <w:t>手机、</w:t>
      </w:r>
      <w:r>
        <w:rPr>
          <w:rFonts w:hint="eastAsia"/>
        </w:rPr>
        <w:t>PC</w:t>
      </w:r>
      <w:r>
        <w:rPr>
          <w:rFonts w:hint="eastAsia"/>
        </w:rPr>
        <w:t>等</w:t>
      </w:r>
      <w:r>
        <w:t>终端提供证书下载导入操作方法</w:t>
      </w:r>
      <w:r>
        <w:rPr>
          <w:rFonts w:hint="eastAsia"/>
        </w:rPr>
        <w:t>。</w:t>
      </w:r>
    </w:p>
    <w:p w14:paraId="613A4DEF" w14:textId="7D3704C8" w:rsidR="008A1F3C" w:rsidRDefault="008A1F3C" w:rsidP="008A1F3C">
      <w:pPr>
        <w:pStyle w:val="1"/>
      </w:pPr>
      <w:bookmarkStart w:id="13" w:name="_Toc204777400"/>
      <w:r>
        <w:rPr>
          <w:rFonts w:hint="eastAsia"/>
        </w:rPr>
        <w:t>自签发证书配置</w:t>
      </w:r>
      <w:r>
        <w:t>说明</w:t>
      </w:r>
      <w:bookmarkEnd w:id="13"/>
    </w:p>
    <w:p w14:paraId="0F3EFB07" w14:textId="37F33F49" w:rsidR="008A1F3C" w:rsidRDefault="008A1F3C" w:rsidP="008A1F3C">
      <w:pPr>
        <w:pStyle w:val="af7"/>
        <w:numPr>
          <w:ilvl w:val="0"/>
          <w:numId w:val="134"/>
        </w:numPr>
        <w:ind w:firstLineChars="0"/>
      </w:pPr>
      <w:r w:rsidRPr="00F03C1F">
        <w:rPr>
          <w:rFonts w:hint="eastAsia"/>
        </w:rPr>
        <w:t>如果</w:t>
      </w:r>
      <w:r w:rsidRPr="00F03C1F">
        <w:t>终端</w:t>
      </w:r>
      <w:r w:rsidRPr="00F03C1F">
        <w:rPr>
          <w:rFonts w:hint="eastAsia"/>
        </w:rPr>
        <w:t>上</w:t>
      </w:r>
      <w:r w:rsidRPr="00F03C1F">
        <w:t>不勾选校验服务器证书，</w:t>
      </w:r>
      <w:r>
        <w:t>只</w:t>
      </w:r>
      <w:r>
        <w:rPr>
          <w:rFonts w:hint="eastAsia"/>
        </w:rPr>
        <w:t>需要</w:t>
      </w:r>
      <w:r>
        <w:t>在</w:t>
      </w:r>
      <w:r>
        <w:rPr>
          <w:rFonts w:hint="eastAsia"/>
        </w:rPr>
        <w:t>认证</w:t>
      </w:r>
      <w:r>
        <w:t>服务器导入证书</w:t>
      </w:r>
      <w:r>
        <w:rPr>
          <w:rFonts w:hint="eastAsia"/>
        </w:rPr>
        <w:t>，</w:t>
      </w:r>
      <w:r>
        <w:t>不需要在终端导入根证书</w:t>
      </w:r>
      <w:r w:rsidRPr="00F03C1F">
        <w:rPr>
          <w:rFonts w:hint="eastAsia"/>
        </w:rPr>
        <w:t>。</w:t>
      </w:r>
      <w:r w:rsidR="00EC3956">
        <w:t>对于终端是否勾选了校验服务器证书，可参考如下示例确认并修改为不校验（</w:t>
      </w:r>
      <w:r w:rsidR="00EC3956">
        <w:rPr>
          <w:rFonts w:hint="eastAsia"/>
        </w:rPr>
        <w:t>终端</w:t>
      </w:r>
      <w:r w:rsidR="00EC3956">
        <w:t>型号不同，具体位置可能有差异，需客户自行确认配置位置）</w:t>
      </w:r>
      <w:r w:rsidR="00EC3956">
        <w:rPr>
          <w:rFonts w:hint="eastAsia"/>
        </w:rPr>
        <w:t>。</w:t>
      </w:r>
    </w:p>
    <w:p w14:paraId="7E3100B3" w14:textId="6A602D3D" w:rsidR="008A1F3C" w:rsidRDefault="008A1F3C" w:rsidP="008A1F3C">
      <w:pPr>
        <w:pStyle w:val="af7"/>
        <w:numPr>
          <w:ilvl w:val="0"/>
          <w:numId w:val="134"/>
        </w:numPr>
        <w:ind w:firstLineChars="0"/>
      </w:pPr>
      <w:r w:rsidRPr="00F03C1F">
        <w:rPr>
          <w:rFonts w:hint="eastAsia"/>
        </w:rPr>
        <w:t>如果</w:t>
      </w:r>
      <w:r w:rsidRPr="00F03C1F">
        <w:t>终端</w:t>
      </w:r>
      <w:r w:rsidRPr="00F03C1F">
        <w:rPr>
          <w:rFonts w:hint="eastAsia"/>
        </w:rPr>
        <w:t>上</w:t>
      </w:r>
      <w:r w:rsidRPr="00F03C1F">
        <w:t>勾选校验服务器证书，</w:t>
      </w:r>
      <w:r w:rsidR="00EC3956">
        <w:t>则</w:t>
      </w:r>
      <w:r>
        <w:t>需要</w:t>
      </w:r>
      <w:r>
        <w:rPr>
          <w:rFonts w:hint="eastAsia"/>
        </w:rPr>
        <w:t>在认证</w:t>
      </w:r>
      <w:r>
        <w:t>服务器上导入证书，并把根证书安装到终端上。</w:t>
      </w:r>
    </w:p>
    <w:p w14:paraId="564F697B" w14:textId="75AC3452" w:rsidR="00726CEF" w:rsidRDefault="008A1F3C" w:rsidP="008A1F3C">
      <w:pPr>
        <w:pStyle w:val="af7"/>
        <w:ind w:left="984" w:firstLineChars="0" w:firstLine="0"/>
      </w:pPr>
      <w:r>
        <w:rPr>
          <w:rFonts w:hint="eastAsia"/>
        </w:rPr>
        <w:t>终端</w:t>
      </w:r>
      <w:r>
        <w:t>导入根证书的操作方法可参考</w:t>
      </w:r>
      <w:r>
        <w:rPr>
          <w:rFonts w:hint="eastAsia"/>
        </w:rPr>
        <w:t>章节</w:t>
      </w:r>
      <w:r>
        <w:rPr>
          <w:rFonts w:hint="eastAsia"/>
        </w:rPr>
        <w:t>4</w:t>
      </w:r>
      <w:r>
        <w:rPr>
          <w:rFonts w:hint="eastAsia"/>
        </w:rPr>
        <w:t>、</w:t>
      </w:r>
      <w:r>
        <w:t>5</w:t>
      </w:r>
      <w:r w:rsidR="00EC3956">
        <w:rPr>
          <w:rFonts w:hint="eastAsia"/>
        </w:rPr>
        <w:t>。</w:t>
      </w:r>
    </w:p>
    <w:p w14:paraId="35141FF4" w14:textId="430B3B20" w:rsidR="00144AD9" w:rsidRDefault="00D876CA" w:rsidP="008A1F3C">
      <w:pPr>
        <w:pStyle w:val="af7"/>
        <w:ind w:left="984" w:firstLineChars="0" w:firstLine="0"/>
      </w:pPr>
      <w:r>
        <w:rPr>
          <w:noProof/>
        </w:rPr>
        <w:drawing>
          <wp:inline distT="0" distB="0" distL="0" distR="0" wp14:anchorId="20E81D62" wp14:editId="03BBFB84">
            <wp:extent cx="2743200" cy="583882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583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CB24B" w14:textId="7ACB598F" w:rsidR="00D876CA" w:rsidRPr="00144AD9" w:rsidRDefault="00D876CA" w:rsidP="008A1F3C">
      <w:pPr>
        <w:pStyle w:val="af7"/>
        <w:ind w:left="984" w:firstLineChars="0" w:firstLine="0"/>
      </w:pPr>
      <w:r>
        <w:rPr>
          <w:noProof/>
        </w:rPr>
        <w:drawing>
          <wp:inline distT="0" distB="0" distL="0" distR="0" wp14:anchorId="6637C120" wp14:editId="03F8E456">
            <wp:extent cx="4105275" cy="5676900"/>
            <wp:effectExtent l="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567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6666F" w14:textId="734F1548" w:rsidR="007945AD" w:rsidRDefault="00F03C1F" w:rsidP="007945AD">
      <w:pPr>
        <w:pStyle w:val="1"/>
      </w:pPr>
      <w:bookmarkStart w:id="14" w:name="_Toc204777401"/>
      <w:r>
        <w:rPr>
          <w:rFonts w:hint="eastAsia"/>
        </w:rPr>
        <w:t>通</w:t>
      </w:r>
      <w:r w:rsidR="009720A6">
        <w:rPr>
          <w:rFonts w:hint="eastAsia"/>
        </w:rPr>
        <w:t>过</w:t>
      </w:r>
      <w:r>
        <w:rPr>
          <w:rFonts w:hint="eastAsia"/>
        </w:rPr>
        <w:t>页面方式下发证书方案</w:t>
      </w:r>
      <w:bookmarkEnd w:id="12"/>
      <w:bookmarkEnd w:id="14"/>
    </w:p>
    <w:p w14:paraId="76947AF3" w14:textId="3CD803E3" w:rsidR="007945AD" w:rsidRDefault="00F03C1F" w:rsidP="00B51798">
      <w:pPr>
        <w:pStyle w:val="20"/>
      </w:pPr>
      <w:bookmarkStart w:id="15" w:name="_Toc462924463"/>
      <w:bookmarkStart w:id="16" w:name="_Toc204777402"/>
      <w:r>
        <w:rPr>
          <w:rFonts w:hint="eastAsia"/>
        </w:rPr>
        <w:t>网络侧</w:t>
      </w:r>
      <w:r>
        <w:t>操作</w:t>
      </w:r>
      <w:bookmarkEnd w:id="15"/>
      <w:bookmarkEnd w:id="16"/>
    </w:p>
    <w:p w14:paraId="29F69711" w14:textId="5205CA7C" w:rsidR="00F03C1F" w:rsidRPr="00F03C1F" w:rsidRDefault="00F03C1F" w:rsidP="00F03C1F">
      <w:pPr>
        <w:pStyle w:val="af7"/>
        <w:numPr>
          <w:ilvl w:val="0"/>
          <w:numId w:val="133"/>
        </w:numPr>
        <w:ind w:firstLineChars="0"/>
      </w:pPr>
      <w:bookmarkStart w:id="17" w:name="_Toc41321741"/>
      <w:bookmarkStart w:id="18" w:name="_Toc462924467"/>
      <w:r w:rsidRPr="00F03C1F">
        <w:t>对于已经</w:t>
      </w:r>
      <w:r w:rsidRPr="00F03C1F">
        <w:rPr>
          <w:rFonts w:hint="eastAsia"/>
        </w:rPr>
        <w:t>正式</w:t>
      </w:r>
      <w:r w:rsidRPr="00F03C1F">
        <w:t>使用的</w:t>
      </w:r>
      <w:r w:rsidRPr="00F03C1F">
        <w:rPr>
          <w:rFonts w:hint="eastAsia"/>
        </w:rPr>
        <w:t>局点</w:t>
      </w:r>
      <w:r w:rsidRPr="00F03C1F">
        <w:t>，</w:t>
      </w:r>
      <w:r w:rsidRPr="00F03C1F">
        <w:rPr>
          <w:rFonts w:hint="eastAsia"/>
        </w:rPr>
        <w:t>可以</w:t>
      </w:r>
      <w:r w:rsidRPr="00F03C1F">
        <w:t>在证书过期前</w:t>
      </w:r>
      <w:r w:rsidRPr="00F03C1F">
        <w:rPr>
          <w:rFonts w:hint="eastAsia"/>
        </w:rPr>
        <w:t>手工</w:t>
      </w:r>
      <w:r w:rsidRPr="00F03C1F">
        <w:t>打开</w:t>
      </w:r>
      <w:r w:rsidRPr="00F03C1F">
        <w:rPr>
          <w:rFonts w:hint="eastAsia"/>
        </w:rPr>
        <w:t>自助</w:t>
      </w:r>
      <w:r w:rsidRPr="00F03C1F">
        <w:t>页面</w:t>
      </w:r>
      <w:r w:rsidRPr="00F03C1F">
        <w:rPr>
          <w:rFonts w:hint="eastAsia"/>
        </w:rPr>
        <w:t>下载</w:t>
      </w:r>
      <w:r w:rsidRPr="00F03C1F">
        <w:t>证书</w:t>
      </w:r>
      <w:r w:rsidRPr="00F03C1F">
        <w:rPr>
          <w:rFonts w:hint="eastAsia"/>
        </w:rPr>
        <w:t>，无需</w:t>
      </w:r>
      <w:r w:rsidRPr="00F03C1F">
        <w:t>特殊处理</w:t>
      </w:r>
      <w:r w:rsidRPr="00F03C1F">
        <w:rPr>
          <w:rFonts w:hint="eastAsia"/>
        </w:rPr>
        <w:t>。</w:t>
      </w:r>
    </w:p>
    <w:p w14:paraId="75070977" w14:textId="77777777" w:rsidR="009720A6" w:rsidRDefault="00F03C1F" w:rsidP="00F03C1F">
      <w:pPr>
        <w:pStyle w:val="af7"/>
        <w:numPr>
          <w:ilvl w:val="0"/>
          <w:numId w:val="133"/>
        </w:numPr>
        <w:ind w:firstLineChars="0"/>
      </w:pPr>
      <w:r w:rsidRPr="00F03C1F">
        <w:t>对于刚开局的局点，</w:t>
      </w:r>
      <w:r w:rsidRPr="00F03C1F">
        <w:rPr>
          <w:rFonts w:hint="eastAsia"/>
        </w:rPr>
        <w:t>1</w:t>
      </w:r>
      <w:r w:rsidRPr="00F03C1F">
        <w:t>x</w:t>
      </w:r>
      <w:r w:rsidRPr="00F03C1F">
        <w:t>认证</w:t>
      </w:r>
      <w:r w:rsidRPr="00F03C1F">
        <w:rPr>
          <w:rFonts w:hint="eastAsia"/>
        </w:rPr>
        <w:t>需要</w:t>
      </w:r>
      <w:r w:rsidRPr="00F03C1F">
        <w:t>通过</w:t>
      </w:r>
      <w:r w:rsidRPr="00F03C1F">
        <w:t>free ip</w:t>
      </w:r>
      <w:r w:rsidRPr="00F03C1F">
        <w:t>方式放通与</w:t>
      </w:r>
      <w:r w:rsidRPr="00F03C1F">
        <w:rPr>
          <w:rFonts w:hint="eastAsia"/>
        </w:rPr>
        <w:t>服务器</w:t>
      </w:r>
      <w:r w:rsidRPr="00F03C1F">
        <w:t>的网络，用于</w:t>
      </w:r>
      <w:r w:rsidRPr="00F03C1F">
        <w:rPr>
          <w:rFonts w:hint="eastAsia"/>
        </w:rPr>
        <w:t>手工</w:t>
      </w:r>
      <w:r w:rsidRPr="00F03C1F">
        <w:t>打开自助页面</w:t>
      </w:r>
      <w:r w:rsidR="009720A6">
        <w:rPr>
          <w:rFonts w:hint="eastAsia"/>
        </w:rPr>
        <w:t>或者</w:t>
      </w:r>
      <w:r w:rsidR="009720A6">
        <w:t>定制页面</w:t>
      </w:r>
      <w:r w:rsidRPr="00F03C1F">
        <w:t>下载证书</w:t>
      </w:r>
      <w:r w:rsidR="00D97EBF" w:rsidRPr="00D97EBF">
        <w:rPr>
          <w:rFonts w:hint="eastAsia"/>
        </w:rPr>
        <w:t>。</w:t>
      </w:r>
    </w:p>
    <w:p w14:paraId="407C523B" w14:textId="7413657C" w:rsidR="00D97EBF" w:rsidRDefault="009720A6" w:rsidP="009720A6">
      <w:pPr>
        <w:pStyle w:val="af7"/>
        <w:ind w:left="984" w:firstLineChars="0" w:firstLine="0"/>
      </w:pPr>
      <w:r>
        <w:rPr>
          <w:rFonts w:hint="eastAsia"/>
        </w:rPr>
        <w:t>说明</w:t>
      </w:r>
      <w:r>
        <w:t>：</w:t>
      </w:r>
      <w:r w:rsidR="00033616">
        <w:rPr>
          <w:rFonts w:hint="eastAsia"/>
        </w:rPr>
        <w:t>对于禁用自助</w:t>
      </w:r>
      <w:r w:rsidR="00907575">
        <w:t>页面的情况，可</w:t>
      </w:r>
      <w:r w:rsidR="00907575">
        <w:rPr>
          <w:rFonts w:hint="eastAsia"/>
        </w:rPr>
        <w:t>通过自定义</w:t>
      </w:r>
      <w:r w:rsidR="00033616">
        <w:rPr>
          <w:rFonts w:hint="eastAsia"/>
        </w:rPr>
        <w:t>定制</w:t>
      </w:r>
      <w:r w:rsidR="00907575">
        <w:rPr>
          <w:rFonts w:hint="eastAsia"/>
        </w:rPr>
        <w:t>portal</w:t>
      </w:r>
      <w:r w:rsidR="00033616">
        <w:t>页面下载证书。</w:t>
      </w:r>
    </w:p>
    <w:p w14:paraId="17FD481D" w14:textId="4DA1948B" w:rsidR="007945AD" w:rsidRDefault="00F03C1F" w:rsidP="00F03C1F">
      <w:pPr>
        <w:pStyle w:val="20"/>
      </w:pPr>
      <w:bookmarkStart w:id="19" w:name="_Toc204777403"/>
      <w:bookmarkEnd w:id="17"/>
      <w:bookmarkEnd w:id="18"/>
      <w:r>
        <w:rPr>
          <w:rFonts w:hint="eastAsia"/>
        </w:rPr>
        <w:t>服务器侧操作</w:t>
      </w:r>
      <w:bookmarkEnd w:id="19"/>
    </w:p>
    <w:p w14:paraId="4EED674C" w14:textId="6465D991" w:rsidR="00F03C1F" w:rsidRPr="00F03C1F" w:rsidRDefault="00F03C1F" w:rsidP="00F03C1F">
      <w:pPr>
        <w:pStyle w:val="3"/>
      </w:pPr>
      <w:bookmarkStart w:id="20" w:name="_Toc204777404"/>
      <w:r>
        <w:rPr>
          <w:rFonts w:hint="eastAsia"/>
        </w:rPr>
        <w:t>导入</w:t>
      </w:r>
      <w:r w:rsidR="006A4738">
        <w:rPr>
          <w:rFonts w:hint="eastAsia"/>
        </w:rPr>
        <w:t>服务器</w:t>
      </w:r>
      <w:r>
        <w:t>证书</w:t>
      </w:r>
      <w:bookmarkEnd w:id="20"/>
    </w:p>
    <w:p w14:paraId="04123226" w14:textId="390C0C04" w:rsidR="00414FEE" w:rsidRDefault="00F03C1F" w:rsidP="00F03C1F">
      <w:pPr>
        <w:pStyle w:val="ItemList"/>
        <w:numPr>
          <w:ilvl w:val="0"/>
          <w:numId w:val="0"/>
        </w:numPr>
        <w:ind w:firstLineChars="300" w:firstLine="630"/>
        <w:rPr>
          <w:lang w:eastAsia="zh-CN"/>
        </w:rPr>
      </w:pPr>
      <w:bookmarkStart w:id="21" w:name="_Toc462924470"/>
      <w:bookmarkStart w:id="22" w:name="_Toc129058112"/>
      <w:bookmarkStart w:id="23" w:name="_Toc127938993"/>
      <w:r w:rsidRPr="00F03C1F">
        <w:rPr>
          <w:rFonts w:hint="eastAsia"/>
          <w:lang w:eastAsia="zh-CN"/>
        </w:rPr>
        <w:t>在</w:t>
      </w:r>
      <w:r w:rsidRPr="00F03C1F">
        <w:rPr>
          <w:lang w:eastAsia="zh-CN"/>
        </w:rPr>
        <w:t>服务器上导入</w:t>
      </w:r>
      <w:r w:rsidRPr="00F03C1F">
        <w:rPr>
          <w:rFonts w:hint="eastAsia"/>
          <w:lang w:eastAsia="zh-CN"/>
        </w:rPr>
        <w:t>需要</w:t>
      </w:r>
      <w:r w:rsidRPr="00F03C1F">
        <w:rPr>
          <w:lang w:eastAsia="zh-CN"/>
        </w:rPr>
        <w:t>更换的证书</w:t>
      </w:r>
      <w:r w:rsidR="00694C01">
        <w:rPr>
          <w:rFonts w:hint="eastAsia"/>
          <w:lang w:eastAsia="zh-CN"/>
        </w:rPr>
        <w:t>，把服务器</w:t>
      </w:r>
      <w:r w:rsidR="00694C01">
        <w:rPr>
          <w:lang w:eastAsia="zh-CN"/>
        </w:rPr>
        <w:t>证书和根证书都导入。</w:t>
      </w:r>
      <w:r w:rsidR="001C0304">
        <w:rPr>
          <w:lang w:eastAsia="zh-CN"/>
        </w:rPr>
        <w:t>若现场环境存在旧的服务器证书和根证书，需要先删除，删除方法参考技术公告正文内容，此处不做说明。</w:t>
      </w:r>
      <w:r w:rsidR="00EE471B">
        <w:rPr>
          <w:lang w:eastAsia="zh-CN"/>
        </w:rPr>
        <w:t>此处以</w:t>
      </w:r>
      <w:r w:rsidR="00EE471B">
        <w:rPr>
          <w:rFonts w:hint="eastAsia"/>
          <w:lang w:eastAsia="zh-CN"/>
        </w:rPr>
        <w:t>A</w:t>
      </w:r>
      <w:r w:rsidR="00EE471B">
        <w:rPr>
          <w:lang w:eastAsia="zh-CN"/>
        </w:rPr>
        <w:t>DCampus-EIA</w:t>
      </w:r>
      <w:r w:rsidR="00EE471B">
        <w:rPr>
          <w:lang w:eastAsia="zh-CN"/>
        </w:rPr>
        <w:t>为例</w:t>
      </w:r>
      <w:r w:rsidR="001C0304">
        <w:rPr>
          <w:lang w:eastAsia="zh-CN"/>
        </w:rPr>
        <w:t>，说明服务器侧证书导入方法</w:t>
      </w:r>
      <w:r w:rsidR="00EE471B">
        <w:rPr>
          <w:lang w:eastAsia="zh-CN"/>
        </w:rPr>
        <w:t>。</w:t>
      </w:r>
    </w:p>
    <w:p w14:paraId="68CBF5BA" w14:textId="208702F1" w:rsidR="00B45EBA" w:rsidRDefault="00B45EBA" w:rsidP="00F03C1F">
      <w:pPr>
        <w:pStyle w:val="ItemList"/>
        <w:numPr>
          <w:ilvl w:val="0"/>
          <w:numId w:val="0"/>
        </w:numPr>
        <w:ind w:firstLineChars="300" w:firstLine="630"/>
        <w:rPr>
          <w:lang w:eastAsia="zh-CN"/>
        </w:rPr>
      </w:pPr>
      <w:r>
        <w:rPr>
          <w:lang w:eastAsia="zh-CN"/>
        </w:rPr>
        <w:t>（</w:t>
      </w:r>
      <w:r>
        <w:rPr>
          <w:rFonts w:hint="eastAsia"/>
          <w:lang w:eastAsia="zh-CN"/>
        </w:rPr>
        <w:t>1</w:t>
      </w:r>
      <w:r>
        <w:rPr>
          <w:lang w:eastAsia="zh-CN"/>
        </w:rPr>
        <w:t>）首先点击</w:t>
      </w:r>
      <w:r w:rsidRPr="00B45EBA">
        <w:rPr>
          <w:rFonts w:hint="eastAsia"/>
          <w:lang w:eastAsia="zh-CN"/>
        </w:rPr>
        <w:t>【自动化】</w:t>
      </w:r>
      <w:r w:rsidRPr="00B45EBA">
        <w:rPr>
          <w:rFonts w:hint="eastAsia"/>
          <w:lang w:eastAsia="zh-CN"/>
        </w:rPr>
        <w:t>|</w:t>
      </w:r>
      <w:r w:rsidRPr="00B45EBA">
        <w:rPr>
          <w:rFonts w:hint="eastAsia"/>
          <w:lang w:eastAsia="zh-CN"/>
        </w:rPr>
        <w:t>【用户业务】</w:t>
      </w:r>
      <w:r w:rsidRPr="00B45EBA">
        <w:rPr>
          <w:rFonts w:hint="eastAsia"/>
          <w:lang w:eastAsia="zh-CN"/>
        </w:rPr>
        <w:t>|</w:t>
      </w:r>
      <w:r w:rsidRPr="00B45EBA">
        <w:rPr>
          <w:rFonts w:hint="eastAsia"/>
          <w:lang w:eastAsia="zh-CN"/>
        </w:rPr>
        <w:t>【业务参数】</w:t>
      </w:r>
      <w:r w:rsidRPr="00B45EBA">
        <w:rPr>
          <w:rFonts w:hint="eastAsia"/>
          <w:lang w:eastAsia="zh-CN"/>
        </w:rPr>
        <w:t>|</w:t>
      </w:r>
      <w:r w:rsidRPr="00B45EBA">
        <w:rPr>
          <w:rFonts w:hint="eastAsia"/>
          <w:lang w:eastAsia="zh-CN"/>
        </w:rPr>
        <w:t>【接入参数】</w:t>
      </w:r>
      <w:r w:rsidRPr="00B45EBA">
        <w:rPr>
          <w:rFonts w:hint="eastAsia"/>
          <w:lang w:eastAsia="zh-CN"/>
        </w:rPr>
        <w:t>|</w:t>
      </w:r>
      <w:r w:rsidRPr="00B45EBA">
        <w:rPr>
          <w:rFonts w:hint="eastAsia"/>
          <w:lang w:eastAsia="zh-CN"/>
        </w:rPr>
        <w:t>【证书配置】界面，</w:t>
      </w:r>
      <w:r>
        <w:rPr>
          <w:rFonts w:hint="eastAsia"/>
          <w:lang w:eastAsia="zh-CN"/>
        </w:rPr>
        <w:t>点击【导入</w:t>
      </w:r>
      <w:r>
        <w:rPr>
          <w:rFonts w:hint="eastAsia"/>
          <w:lang w:eastAsia="zh-CN"/>
        </w:rPr>
        <w:t>E</w:t>
      </w:r>
      <w:r>
        <w:rPr>
          <w:lang w:eastAsia="zh-CN"/>
        </w:rPr>
        <w:t>AP</w:t>
      </w:r>
      <w:r>
        <w:rPr>
          <w:lang w:eastAsia="zh-CN"/>
        </w:rPr>
        <w:t>服务器证书</w:t>
      </w:r>
      <w:r>
        <w:rPr>
          <w:rFonts w:hint="eastAsia"/>
          <w:lang w:eastAsia="zh-CN"/>
        </w:rPr>
        <w:t>】：</w:t>
      </w:r>
    </w:p>
    <w:p w14:paraId="76978F5C" w14:textId="72B934B8" w:rsidR="00694C01" w:rsidRDefault="00EE471B" w:rsidP="00EE471B">
      <w:pPr>
        <w:pStyle w:val="ItemList"/>
        <w:numPr>
          <w:ilvl w:val="0"/>
          <w:numId w:val="0"/>
        </w:numPr>
        <w:ind w:left="508" w:hangingChars="242" w:hanging="508"/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462860F1" wp14:editId="136B25A5">
            <wp:extent cx="6120765" cy="246126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46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FE1B8" w14:textId="696D0D7B" w:rsidR="00EE471B" w:rsidRDefault="00B45EBA" w:rsidP="00B45EBA">
      <w:pPr>
        <w:pStyle w:val="ItemList"/>
        <w:numPr>
          <w:ilvl w:val="0"/>
          <w:numId w:val="0"/>
        </w:numPr>
        <w:ind w:leftChars="200" w:left="508" w:hangingChars="42" w:hanging="88"/>
        <w:rPr>
          <w:lang w:eastAsia="zh-CN"/>
        </w:rPr>
      </w:pPr>
      <w:r>
        <w:rPr>
          <w:lang w:eastAsia="zh-CN"/>
        </w:rPr>
        <w:t>（</w:t>
      </w:r>
      <w:r>
        <w:rPr>
          <w:rFonts w:hint="eastAsia"/>
          <w:lang w:eastAsia="zh-CN"/>
        </w:rPr>
        <w:t>2</w:t>
      </w:r>
      <w:r>
        <w:rPr>
          <w:lang w:eastAsia="zh-CN"/>
        </w:rPr>
        <w:t>）勾选服务器证书和私钥在同一文件，上传</w:t>
      </w:r>
      <w:r w:rsidR="00345257">
        <w:rPr>
          <w:rFonts w:hint="eastAsia"/>
          <w:lang w:eastAsia="zh-CN"/>
        </w:rPr>
        <w:t>eapserver</w:t>
      </w:r>
      <w:r>
        <w:rPr>
          <w:lang w:eastAsia="zh-CN"/>
        </w:rPr>
        <w:t>.</w:t>
      </w:r>
      <w:r w:rsidR="00345257">
        <w:rPr>
          <w:lang w:eastAsia="zh-CN"/>
        </w:rPr>
        <w:t>pfx</w:t>
      </w:r>
      <w:r>
        <w:rPr>
          <w:lang w:eastAsia="zh-CN"/>
        </w:rPr>
        <w:t>文件</w:t>
      </w:r>
      <w:r w:rsidR="00345257">
        <w:rPr>
          <w:rFonts w:hint="eastAsia"/>
          <w:lang w:eastAsia="zh-CN"/>
        </w:rPr>
        <w:t>，点击下一步</w:t>
      </w:r>
      <w:r>
        <w:rPr>
          <w:lang w:eastAsia="zh-CN"/>
        </w:rPr>
        <w:t>：</w:t>
      </w:r>
    </w:p>
    <w:p w14:paraId="07225C00" w14:textId="79ACEADF" w:rsidR="00EE471B" w:rsidRDefault="00345257" w:rsidP="00EE471B">
      <w:pPr>
        <w:pStyle w:val="ItemList"/>
        <w:numPr>
          <w:ilvl w:val="0"/>
          <w:numId w:val="0"/>
        </w:numPr>
        <w:ind w:left="508" w:hangingChars="242" w:hanging="508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79BB535C" wp14:editId="5BC66597">
            <wp:extent cx="6120765" cy="18542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85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00EFE" w14:textId="2B741E74" w:rsidR="00EE471B" w:rsidRDefault="00345257" w:rsidP="001902B6">
      <w:pPr>
        <w:pStyle w:val="ItemList"/>
        <w:numPr>
          <w:ilvl w:val="0"/>
          <w:numId w:val="0"/>
        </w:numPr>
        <w:ind w:leftChars="200" w:left="508" w:hangingChars="42" w:hanging="88"/>
        <w:rPr>
          <w:lang w:eastAsia="zh-CN"/>
        </w:rPr>
      </w:pPr>
      <w:r>
        <w:rPr>
          <w:lang w:eastAsia="zh-CN"/>
        </w:rPr>
        <w:t>（</w:t>
      </w:r>
      <w:r>
        <w:rPr>
          <w:rFonts w:hint="eastAsia"/>
          <w:lang w:eastAsia="zh-CN"/>
        </w:rPr>
        <w:t>3</w:t>
      </w:r>
      <w:r>
        <w:rPr>
          <w:lang w:eastAsia="zh-CN"/>
        </w:rPr>
        <w:t>）输入服务器私钥密码</w:t>
      </w:r>
      <w:r>
        <w:rPr>
          <w:lang w:eastAsia="zh-CN"/>
        </w:rPr>
        <w:t>h3c.com</w:t>
      </w:r>
      <w:r>
        <w:rPr>
          <w:lang w:eastAsia="zh-CN"/>
        </w:rPr>
        <w:t>，点击确定，完成服务器证书导入</w:t>
      </w:r>
      <w:r w:rsidR="00904EA3">
        <w:rPr>
          <w:lang w:eastAsia="zh-CN"/>
        </w:rPr>
        <w:t>：</w:t>
      </w:r>
    </w:p>
    <w:p w14:paraId="6ABBF971" w14:textId="6D1AB3BA" w:rsidR="00EE471B" w:rsidRDefault="00345257" w:rsidP="00EE471B">
      <w:pPr>
        <w:pStyle w:val="ItemList"/>
        <w:numPr>
          <w:ilvl w:val="0"/>
          <w:numId w:val="0"/>
        </w:numPr>
        <w:ind w:left="508" w:hangingChars="242" w:hanging="508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346DD564" wp14:editId="733642AE">
            <wp:extent cx="6120765" cy="202374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02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EF4AF" w14:textId="112E2BBF" w:rsidR="00EE471B" w:rsidRDefault="00345257" w:rsidP="001902B6">
      <w:pPr>
        <w:pStyle w:val="ItemList"/>
        <w:numPr>
          <w:ilvl w:val="0"/>
          <w:numId w:val="0"/>
        </w:numPr>
        <w:ind w:leftChars="200" w:left="508" w:hangingChars="42" w:hanging="88"/>
        <w:rPr>
          <w:lang w:eastAsia="zh-CN"/>
        </w:rPr>
      </w:pPr>
      <w:r>
        <w:rPr>
          <w:lang w:eastAsia="zh-CN"/>
        </w:rPr>
        <w:t>（</w:t>
      </w:r>
      <w:r>
        <w:rPr>
          <w:rFonts w:hint="eastAsia"/>
          <w:lang w:eastAsia="zh-CN"/>
        </w:rPr>
        <w:t>4</w:t>
      </w:r>
      <w:r>
        <w:rPr>
          <w:lang w:eastAsia="zh-CN"/>
        </w:rPr>
        <w:t>）在根证书配置页面，导入根证书，点击导入</w:t>
      </w:r>
      <w:r>
        <w:rPr>
          <w:rFonts w:hint="eastAsia"/>
          <w:lang w:eastAsia="zh-CN"/>
        </w:rPr>
        <w:t>E</w:t>
      </w:r>
      <w:r>
        <w:rPr>
          <w:lang w:eastAsia="zh-CN"/>
        </w:rPr>
        <w:t>AP</w:t>
      </w:r>
      <w:r>
        <w:rPr>
          <w:lang w:eastAsia="zh-CN"/>
        </w:rPr>
        <w:t>根证书</w:t>
      </w:r>
      <w:r w:rsidR="00904EA3">
        <w:rPr>
          <w:lang w:eastAsia="zh-CN"/>
        </w:rPr>
        <w:t>：</w:t>
      </w:r>
    </w:p>
    <w:p w14:paraId="2B0B07B2" w14:textId="46D1457B" w:rsidR="00EE471B" w:rsidRDefault="00345257" w:rsidP="00345257">
      <w:pPr>
        <w:pStyle w:val="ItemList"/>
        <w:numPr>
          <w:ilvl w:val="0"/>
          <w:numId w:val="0"/>
        </w:numPr>
        <w:ind w:left="508" w:hangingChars="242" w:hanging="508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65635C38" wp14:editId="51D39861">
            <wp:extent cx="6120765" cy="2506345"/>
            <wp:effectExtent l="0" t="0" r="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6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0F1F0" w14:textId="52CFF39E" w:rsidR="00904EA3" w:rsidRDefault="00904EA3" w:rsidP="001902B6">
      <w:pPr>
        <w:pStyle w:val="ItemList"/>
        <w:numPr>
          <w:ilvl w:val="0"/>
          <w:numId w:val="0"/>
        </w:numPr>
        <w:ind w:leftChars="200" w:left="508" w:hangingChars="42" w:hanging="88"/>
        <w:rPr>
          <w:lang w:eastAsia="zh-CN"/>
        </w:rPr>
      </w:pPr>
      <w:r>
        <w:rPr>
          <w:lang w:eastAsia="zh-CN"/>
        </w:rPr>
        <w:t>（</w:t>
      </w:r>
      <w:r>
        <w:rPr>
          <w:rFonts w:hint="eastAsia"/>
          <w:lang w:eastAsia="zh-CN"/>
        </w:rPr>
        <w:t>5</w:t>
      </w:r>
      <w:r>
        <w:rPr>
          <w:lang w:eastAsia="zh-CN"/>
        </w:rPr>
        <w:t>）选择</w:t>
      </w:r>
      <w:r>
        <w:rPr>
          <w:lang w:eastAsia="zh-CN"/>
        </w:rPr>
        <w:t>certnew.cer</w:t>
      </w:r>
      <w:r>
        <w:rPr>
          <w:lang w:eastAsia="zh-CN"/>
        </w:rPr>
        <w:t>文件，然后点击下一步：</w:t>
      </w:r>
    </w:p>
    <w:p w14:paraId="4C29ED1E" w14:textId="5C61FD35" w:rsidR="00904EA3" w:rsidRDefault="00904EA3" w:rsidP="00345257">
      <w:pPr>
        <w:pStyle w:val="ItemList"/>
        <w:numPr>
          <w:ilvl w:val="0"/>
          <w:numId w:val="0"/>
        </w:numPr>
        <w:ind w:left="508" w:hangingChars="242" w:hanging="508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363BB0DF" wp14:editId="1E83D16D">
            <wp:extent cx="6120765" cy="178054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78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A867D" w14:textId="035F1747" w:rsidR="00904EA3" w:rsidRDefault="00904EA3" w:rsidP="001902B6">
      <w:pPr>
        <w:pStyle w:val="ItemList"/>
        <w:numPr>
          <w:ilvl w:val="0"/>
          <w:numId w:val="0"/>
        </w:numPr>
        <w:ind w:leftChars="200" w:left="508" w:hangingChars="42" w:hanging="88"/>
        <w:rPr>
          <w:lang w:eastAsia="zh-CN"/>
        </w:rPr>
      </w:pPr>
      <w:r>
        <w:rPr>
          <w:lang w:eastAsia="zh-CN"/>
        </w:rPr>
        <w:t>（</w:t>
      </w:r>
      <w:r>
        <w:rPr>
          <w:rFonts w:hint="eastAsia"/>
          <w:lang w:eastAsia="zh-CN"/>
        </w:rPr>
        <w:t>6</w:t>
      </w:r>
      <w:r>
        <w:rPr>
          <w:lang w:eastAsia="zh-CN"/>
        </w:rPr>
        <w:t>）如下页面直接点击确定，完成根证书导入：</w:t>
      </w:r>
    </w:p>
    <w:p w14:paraId="30905604" w14:textId="56F6B00D" w:rsidR="00904EA3" w:rsidRDefault="00904EA3" w:rsidP="00345257">
      <w:pPr>
        <w:pStyle w:val="ItemList"/>
        <w:numPr>
          <w:ilvl w:val="0"/>
          <w:numId w:val="0"/>
        </w:numPr>
        <w:ind w:left="508" w:hangingChars="242" w:hanging="508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50CCB9CA" wp14:editId="5C190FAE">
            <wp:extent cx="6120765" cy="2873375"/>
            <wp:effectExtent l="0" t="0" r="0" b="317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87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9C455" w14:textId="381609A5" w:rsidR="00904EA3" w:rsidRDefault="00904EA3" w:rsidP="001902B6">
      <w:pPr>
        <w:pStyle w:val="ItemList"/>
        <w:numPr>
          <w:ilvl w:val="0"/>
          <w:numId w:val="0"/>
        </w:numPr>
        <w:ind w:leftChars="200" w:left="508" w:hangingChars="42" w:hanging="88"/>
        <w:rPr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eastAsia="zh-CN"/>
        </w:rPr>
        <w:t>7</w:t>
      </w:r>
      <w:r>
        <w:rPr>
          <w:rFonts w:hint="eastAsia"/>
          <w:lang w:eastAsia="zh-CN"/>
        </w:rPr>
        <w:t>）点击已导入证书校验，确认证书合法：</w:t>
      </w:r>
    </w:p>
    <w:p w14:paraId="2C051017" w14:textId="42F121A9" w:rsidR="00904EA3" w:rsidRDefault="00904EA3" w:rsidP="00345257">
      <w:pPr>
        <w:pStyle w:val="ItemList"/>
        <w:numPr>
          <w:ilvl w:val="0"/>
          <w:numId w:val="0"/>
        </w:numPr>
        <w:ind w:left="508" w:hangingChars="242" w:hanging="508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37A53B05" wp14:editId="58D5F480">
            <wp:extent cx="4162425" cy="2695575"/>
            <wp:effectExtent l="0" t="0" r="9525" b="952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04D2C" w14:textId="3DA1978F" w:rsidR="00F03C1F" w:rsidRDefault="00F03C1F" w:rsidP="00F03C1F">
      <w:pPr>
        <w:pStyle w:val="3"/>
      </w:pPr>
      <w:bookmarkStart w:id="24" w:name="_Toc194934741"/>
      <w:bookmarkStart w:id="25" w:name="_Toc204777405"/>
      <w:r>
        <w:rPr>
          <w:rFonts w:hint="eastAsia"/>
        </w:rPr>
        <w:t>在自助</w:t>
      </w:r>
      <w:r>
        <w:t>页面上</w:t>
      </w:r>
      <w:r>
        <w:rPr>
          <w:rFonts w:hint="eastAsia"/>
        </w:rPr>
        <w:t>定制下载</w:t>
      </w:r>
      <w:r>
        <w:rPr>
          <w:rFonts w:hint="eastAsia"/>
        </w:rPr>
        <w:t>CA</w:t>
      </w:r>
      <w:r>
        <w:rPr>
          <w:rFonts w:hint="eastAsia"/>
        </w:rPr>
        <w:t>证书</w:t>
      </w:r>
      <w:r>
        <w:t>的链接，用于</w:t>
      </w:r>
      <w:r>
        <w:rPr>
          <w:rFonts w:hint="eastAsia"/>
        </w:rPr>
        <w:t>终端</w:t>
      </w:r>
      <w:r>
        <w:t>下载根证书</w:t>
      </w:r>
      <w:bookmarkEnd w:id="24"/>
      <w:bookmarkEnd w:id="25"/>
    </w:p>
    <w:p w14:paraId="787A3978" w14:textId="48284FAC" w:rsidR="008A1F3C" w:rsidRDefault="00FE2ED0" w:rsidP="008A1F3C">
      <w:pPr>
        <w:pStyle w:val="4"/>
        <w:numPr>
          <w:ilvl w:val="0"/>
          <w:numId w:val="0"/>
        </w:numPr>
        <w:ind w:left="624"/>
        <w:rPr>
          <w:rFonts w:eastAsia="宋体"/>
          <w:bCs w:val="0"/>
          <w:noProof w:val="0"/>
          <w:color w:val="auto"/>
          <w:kern w:val="2"/>
          <w:szCs w:val="20"/>
        </w:rPr>
      </w:pPr>
      <w:r>
        <w:rPr>
          <w:rFonts w:eastAsia="宋体"/>
          <w:bCs w:val="0"/>
          <w:noProof w:val="0"/>
          <w:color w:val="auto"/>
          <w:kern w:val="2"/>
          <w:szCs w:val="20"/>
        </w:rPr>
        <w:t>ADCampus EIA</w:t>
      </w:r>
      <w:r w:rsidRPr="00FE2ED0">
        <w:rPr>
          <w:rFonts w:eastAsia="宋体" w:hint="eastAsia"/>
          <w:bCs w:val="0"/>
          <w:noProof w:val="0"/>
          <w:color w:val="auto"/>
          <w:kern w:val="2"/>
          <w:szCs w:val="20"/>
        </w:rPr>
        <w:t xml:space="preserve"> </w:t>
      </w:r>
      <w:r>
        <w:rPr>
          <w:rFonts w:eastAsia="宋体"/>
          <w:bCs w:val="0"/>
          <w:noProof w:val="0"/>
          <w:color w:val="auto"/>
          <w:kern w:val="2"/>
          <w:szCs w:val="20"/>
        </w:rPr>
        <w:t>E</w:t>
      </w:r>
      <w:r w:rsidRPr="00FE2ED0">
        <w:rPr>
          <w:rFonts w:eastAsia="宋体" w:hint="eastAsia"/>
          <w:bCs w:val="0"/>
          <w:noProof w:val="0"/>
          <w:color w:val="auto"/>
          <w:kern w:val="2"/>
          <w:szCs w:val="20"/>
        </w:rPr>
        <w:t>62XX</w:t>
      </w:r>
      <w:r>
        <w:rPr>
          <w:rFonts w:eastAsia="宋体"/>
          <w:bCs w:val="0"/>
          <w:noProof w:val="0"/>
          <w:color w:val="auto"/>
          <w:kern w:val="2"/>
          <w:szCs w:val="20"/>
        </w:rPr>
        <w:t>版本</w:t>
      </w:r>
      <w:r w:rsidRPr="00FE2ED0">
        <w:rPr>
          <w:rFonts w:eastAsia="宋体" w:hint="eastAsia"/>
          <w:bCs w:val="0"/>
          <w:noProof w:val="0"/>
          <w:color w:val="auto"/>
          <w:kern w:val="2"/>
          <w:szCs w:val="20"/>
        </w:rPr>
        <w:t>开始，</w:t>
      </w:r>
      <w:r>
        <w:rPr>
          <w:rFonts w:eastAsia="宋体" w:hint="eastAsia"/>
          <w:bCs w:val="0"/>
          <w:noProof w:val="0"/>
          <w:color w:val="auto"/>
          <w:kern w:val="2"/>
          <w:szCs w:val="20"/>
        </w:rPr>
        <w:t>iMC</w:t>
      </w:r>
      <w:r>
        <w:rPr>
          <w:rFonts w:eastAsia="宋体"/>
          <w:bCs w:val="0"/>
          <w:noProof w:val="0"/>
          <w:color w:val="auto"/>
          <w:kern w:val="2"/>
          <w:szCs w:val="20"/>
        </w:rPr>
        <w:t xml:space="preserve"> EIA</w:t>
      </w:r>
      <w:r w:rsidRPr="00FE2ED0">
        <w:rPr>
          <w:rFonts w:eastAsia="宋体" w:hint="eastAsia"/>
          <w:bCs w:val="0"/>
          <w:noProof w:val="0"/>
          <w:color w:val="auto"/>
          <w:kern w:val="2"/>
          <w:szCs w:val="20"/>
        </w:rPr>
        <w:t xml:space="preserve"> E0101</w:t>
      </w:r>
      <w:r w:rsidRPr="00FE2ED0">
        <w:rPr>
          <w:rFonts w:eastAsia="宋体" w:hint="eastAsia"/>
          <w:bCs w:val="0"/>
          <w:noProof w:val="0"/>
          <w:color w:val="auto"/>
          <w:kern w:val="2"/>
          <w:szCs w:val="20"/>
        </w:rPr>
        <w:t>开始</w:t>
      </w:r>
      <w:r>
        <w:rPr>
          <w:rFonts w:eastAsia="宋体" w:hint="eastAsia"/>
          <w:bCs w:val="0"/>
          <w:noProof w:val="0"/>
          <w:color w:val="auto"/>
          <w:kern w:val="2"/>
          <w:szCs w:val="20"/>
        </w:rPr>
        <w:t>，</w:t>
      </w:r>
      <w:r w:rsidRPr="00094284">
        <w:rPr>
          <w:rFonts w:eastAsia="宋体" w:hint="eastAsia"/>
          <w:bCs w:val="0"/>
          <w:noProof w:val="0"/>
          <w:color w:val="auto"/>
          <w:kern w:val="2"/>
          <w:szCs w:val="20"/>
        </w:rPr>
        <w:t>支持</w:t>
      </w:r>
      <w:r w:rsidR="008A1F3C" w:rsidRPr="00094284">
        <w:rPr>
          <w:rFonts w:eastAsia="宋体"/>
          <w:bCs w:val="0"/>
          <w:noProof w:val="0"/>
          <w:color w:val="auto"/>
          <w:kern w:val="2"/>
          <w:szCs w:val="20"/>
        </w:rPr>
        <w:t>在自助页面上提供了一个下载证书的链接</w:t>
      </w:r>
      <w:r w:rsidR="008A1F3C" w:rsidRPr="00094284">
        <w:rPr>
          <w:rFonts w:eastAsia="宋体" w:hint="eastAsia"/>
          <w:bCs w:val="0"/>
          <w:noProof w:val="0"/>
          <w:color w:val="auto"/>
          <w:kern w:val="2"/>
          <w:szCs w:val="20"/>
        </w:rPr>
        <w:t>，如果局点</w:t>
      </w:r>
      <w:r w:rsidR="008A1F3C" w:rsidRPr="00094284">
        <w:rPr>
          <w:rFonts w:eastAsia="宋体"/>
          <w:bCs w:val="0"/>
          <w:noProof w:val="0"/>
          <w:color w:val="auto"/>
          <w:kern w:val="2"/>
          <w:szCs w:val="20"/>
        </w:rPr>
        <w:t>禁用了自助页面，</w:t>
      </w:r>
      <w:r w:rsidRPr="00094284">
        <w:rPr>
          <w:rFonts w:eastAsia="宋体"/>
          <w:bCs w:val="0"/>
          <w:noProof w:val="0"/>
          <w:color w:val="auto"/>
          <w:kern w:val="2"/>
          <w:szCs w:val="20"/>
        </w:rPr>
        <w:t>或不在上述版本范围内，</w:t>
      </w:r>
      <w:r w:rsidR="008A1F3C" w:rsidRPr="00094284">
        <w:rPr>
          <w:rFonts w:eastAsia="宋体" w:hint="eastAsia"/>
          <w:bCs w:val="0"/>
          <w:noProof w:val="0"/>
          <w:color w:val="auto"/>
          <w:kern w:val="2"/>
          <w:szCs w:val="20"/>
        </w:rPr>
        <w:t>可</w:t>
      </w:r>
      <w:r w:rsidRPr="00094284">
        <w:rPr>
          <w:rFonts w:eastAsia="宋体" w:hint="eastAsia"/>
          <w:bCs w:val="0"/>
          <w:noProof w:val="0"/>
          <w:color w:val="auto"/>
          <w:kern w:val="2"/>
          <w:szCs w:val="20"/>
        </w:rPr>
        <w:t>自</w:t>
      </w:r>
      <w:r>
        <w:rPr>
          <w:rFonts w:eastAsia="宋体" w:hint="eastAsia"/>
          <w:bCs w:val="0"/>
          <w:noProof w:val="0"/>
          <w:color w:val="auto"/>
          <w:kern w:val="2"/>
          <w:szCs w:val="20"/>
        </w:rPr>
        <w:t>定义</w:t>
      </w:r>
      <w:r>
        <w:rPr>
          <w:rFonts w:eastAsia="宋体"/>
          <w:bCs w:val="0"/>
          <w:noProof w:val="0"/>
          <w:color w:val="auto"/>
          <w:kern w:val="2"/>
          <w:szCs w:val="20"/>
        </w:rPr>
        <w:t>在</w:t>
      </w:r>
      <w:r w:rsidR="00F96606">
        <w:rPr>
          <w:rFonts w:eastAsia="宋体"/>
          <w:bCs w:val="0"/>
          <w:noProof w:val="0"/>
          <w:color w:val="auto"/>
          <w:kern w:val="2"/>
          <w:szCs w:val="20"/>
        </w:rPr>
        <w:t>P</w:t>
      </w:r>
      <w:r>
        <w:rPr>
          <w:rFonts w:eastAsia="宋体"/>
          <w:bCs w:val="0"/>
          <w:noProof w:val="0"/>
          <w:color w:val="auto"/>
          <w:kern w:val="2"/>
          <w:szCs w:val="20"/>
        </w:rPr>
        <w:t>ortal</w:t>
      </w:r>
      <w:r w:rsidR="008A1F3C" w:rsidRPr="008A1F3C">
        <w:rPr>
          <w:rFonts w:eastAsia="宋体"/>
          <w:bCs w:val="0"/>
          <w:noProof w:val="0"/>
          <w:color w:val="auto"/>
          <w:kern w:val="2"/>
          <w:szCs w:val="20"/>
        </w:rPr>
        <w:t>页面上提供下载证书的链接</w:t>
      </w:r>
      <w:r>
        <w:rPr>
          <w:rFonts w:eastAsia="宋体"/>
          <w:bCs w:val="0"/>
          <w:noProof w:val="0"/>
          <w:color w:val="auto"/>
          <w:kern w:val="2"/>
          <w:szCs w:val="20"/>
        </w:rPr>
        <w:t>，添加自定义文字链接并超链接到用户可访问</w:t>
      </w:r>
      <w:r w:rsidR="0081095D">
        <w:rPr>
          <w:rFonts w:eastAsia="宋体"/>
          <w:bCs w:val="0"/>
          <w:noProof w:val="0"/>
          <w:color w:val="auto"/>
          <w:kern w:val="2"/>
          <w:szCs w:val="20"/>
        </w:rPr>
        <w:t>并获取证书的</w:t>
      </w:r>
      <w:r>
        <w:rPr>
          <w:rFonts w:eastAsia="宋体"/>
          <w:bCs w:val="0"/>
          <w:noProof w:val="0"/>
          <w:color w:val="auto"/>
          <w:kern w:val="2"/>
          <w:szCs w:val="20"/>
        </w:rPr>
        <w:t>地址即可</w:t>
      </w:r>
      <w:r w:rsidR="008A1F3C">
        <w:rPr>
          <w:rFonts w:eastAsia="宋体" w:hint="eastAsia"/>
          <w:bCs w:val="0"/>
          <w:noProof w:val="0"/>
          <w:color w:val="auto"/>
          <w:kern w:val="2"/>
          <w:szCs w:val="20"/>
        </w:rPr>
        <w:t>。</w:t>
      </w:r>
    </w:p>
    <w:p w14:paraId="2967121E" w14:textId="76E8DECF" w:rsidR="006E0182" w:rsidRDefault="00DF714C" w:rsidP="008A1F3C">
      <w:r>
        <w:t>1</w:t>
      </w:r>
      <w:r>
        <w:rPr>
          <w:rFonts w:hint="eastAsia"/>
        </w:rPr>
        <w:t>、</w:t>
      </w:r>
      <w:r w:rsidR="006E0182">
        <w:rPr>
          <w:rFonts w:hint="eastAsia"/>
        </w:rPr>
        <w:t>A</w:t>
      </w:r>
      <w:r w:rsidR="006E0182">
        <w:t>Dcampus</w:t>
      </w:r>
      <w:r w:rsidR="006E0182">
        <w:t>版本：</w:t>
      </w:r>
      <w:bookmarkStart w:id="26" w:name="_GoBack"/>
      <w:bookmarkEnd w:id="26"/>
    </w:p>
    <w:p w14:paraId="43F12993" w14:textId="5C198912" w:rsidR="008A1F3C" w:rsidRDefault="008A1F3C" w:rsidP="00DF714C">
      <w:pPr>
        <w:ind w:firstLineChars="150" w:firstLine="315"/>
      </w:pPr>
      <w:r>
        <w:rPr>
          <w:rFonts w:hint="eastAsia"/>
        </w:rPr>
        <w:t>打开</w:t>
      </w:r>
      <w:r>
        <w:t>web</w:t>
      </w:r>
      <w:r>
        <w:t>页面定制界面，</w:t>
      </w:r>
      <w:r w:rsidRPr="008A1F3C">
        <w:rPr>
          <w:rFonts w:hint="eastAsia"/>
        </w:rPr>
        <w:t>链接填写</w:t>
      </w:r>
      <w:r w:rsidR="00C2465F">
        <w:rPr>
          <w:rFonts w:hint="eastAsia"/>
        </w:rPr>
        <w:t>如下</w:t>
      </w:r>
      <w:r w:rsidR="00C2465F">
        <w:t>所示：</w:t>
      </w:r>
    </w:p>
    <w:p w14:paraId="1F97E0C2" w14:textId="20962B93" w:rsidR="008A1F3C" w:rsidRPr="008A1F3C" w:rsidRDefault="00AE517B" w:rsidP="00DF714C">
      <w:pPr>
        <w:ind w:firstLineChars="150" w:firstLine="315"/>
      </w:pPr>
      <w:hyperlink r:id="rId21" w:history="1">
        <w:r w:rsidR="008A1F3C" w:rsidRPr="008A1F3C">
          <w:rPr>
            <w:rFonts w:hint="eastAsia"/>
          </w:rPr>
          <w:t>http://</w:t>
        </w:r>
        <w:r w:rsidR="008A1F3C" w:rsidRPr="008A1F3C">
          <w:rPr>
            <w:rFonts w:hint="eastAsia"/>
          </w:rPr>
          <w:t>北向</w:t>
        </w:r>
        <w:r w:rsidR="008A1F3C" w:rsidRPr="008A1F3C">
          <w:rPr>
            <w:rFonts w:hint="eastAsia"/>
          </w:rPr>
          <w:t>ip:30004/byod/byodrs/download?fileName=certica.cer</w:t>
        </w:r>
      </w:hyperlink>
    </w:p>
    <w:p w14:paraId="1596DAB2" w14:textId="5CA1209E" w:rsidR="008A1F3C" w:rsidRPr="008A1F3C" w:rsidRDefault="008A1F3C" w:rsidP="00DF714C">
      <w:pPr>
        <w:ind w:firstLineChars="150" w:firstLine="315"/>
      </w:pPr>
      <w:r>
        <w:rPr>
          <w:rFonts w:ascii="等线" w:hAnsi="等线"/>
          <w:noProof/>
        </w:rPr>
        <w:drawing>
          <wp:inline distT="0" distB="0" distL="0" distR="0" wp14:anchorId="276262F3" wp14:editId="4110DFC6">
            <wp:extent cx="6120765" cy="2376433"/>
            <wp:effectExtent l="0" t="0" r="0" b="5080"/>
            <wp:docPr id="3" name="图片 3" descr="cid:image001.png@01DBFFAB.517EDA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cid:image001.png@01DBFFAB.517EDA40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376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DED85" w14:textId="6BF3A9EB" w:rsidR="00602600" w:rsidRDefault="00DF714C" w:rsidP="006E0182">
      <w:r>
        <w:t>2</w:t>
      </w:r>
      <w:r>
        <w:rPr>
          <w:rFonts w:hint="eastAsia"/>
        </w:rPr>
        <w:t>、</w:t>
      </w:r>
      <w:r w:rsidR="006E0182">
        <w:t>iMC</w:t>
      </w:r>
      <w:r w:rsidR="006E0182">
        <w:rPr>
          <w:rFonts w:hint="eastAsia"/>
        </w:rPr>
        <w:t>版本</w:t>
      </w:r>
      <w:r w:rsidR="006E0182">
        <w:t>：</w:t>
      </w:r>
    </w:p>
    <w:p w14:paraId="7DCA89C3" w14:textId="1311E053" w:rsidR="00DF714C" w:rsidRDefault="00DF714C" w:rsidP="00DF714C">
      <w:pPr>
        <w:ind w:firstLineChars="150" w:firstLine="315"/>
      </w:pPr>
      <w:r>
        <w:rPr>
          <w:rFonts w:hint="eastAsia"/>
        </w:rPr>
        <w:t>打开</w:t>
      </w:r>
      <w:r>
        <w:rPr>
          <w:rFonts w:hint="eastAsia"/>
        </w:rPr>
        <w:t xml:space="preserve"> </w:t>
      </w:r>
      <w:r w:rsidRPr="00DF714C">
        <w:rPr>
          <w:rFonts w:hint="eastAsia"/>
        </w:rPr>
        <w:t>用户</w:t>
      </w:r>
      <w:r w:rsidRPr="00DF714C">
        <w:rPr>
          <w:rFonts w:hint="eastAsia"/>
        </w:rPr>
        <w:t>&gt;</w:t>
      </w:r>
      <w:r w:rsidRPr="00DF714C">
        <w:rPr>
          <w:rFonts w:hint="eastAsia"/>
        </w:rPr>
        <w:t>接入策略管理</w:t>
      </w:r>
      <w:r w:rsidRPr="00DF714C">
        <w:rPr>
          <w:rFonts w:hint="eastAsia"/>
        </w:rPr>
        <w:t>&gt;</w:t>
      </w:r>
      <w:r w:rsidRPr="00DF714C">
        <w:rPr>
          <w:rFonts w:hint="eastAsia"/>
        </w:rPr>
        <w:t>终端页面定制</w:t>
      </w:r>
      <w:r w:rsidRPr="00DF714C">
        <w:rPr>
          <w:rFonts w:hint="eastAsia"/>
        </w:rPr>
        <w:t>&gt;</w:t>
      </w:r>
      <w:r w:rsidRPr="00DF714C">
        <w:rPr>
          <w:rFonts w:hint="eastAsia"/>
        </w:rPr>
        <w:t>自助页面定制</w:t>
      </w:r>
      <w:r>
        <w:rPr>
          <w:rFonts w:hint="eastAsia"/>
        </w:rPr>
        <w:t>界面</w:t>
      </w:r>
      <w:r w:rsidR="00C2465F">
        <w:rPr>
          <w:rFonts w:hint="eastAsia"/>
        </w:rPr>
        <w:t>，</w:t>
      </w:r>
      <w:r w:rsidR="00C2465F">
        <w:t>链接填写如下所示：</w:t>
      </w:r>
      <w:r w:rsidRPr="00DF714C">
        <w:rPr>
          <w:rFonts w:hint="eastAsia"/>
        </w:rPr>
        <w:tab/>
      </w:r>
    </w:p>
    <w:p w14:paraId="20E49AA8" w14:textId="30F13622" w:rsidR="006E0182" w:rsidRDefault="006E0182" w:rsidP="00DF714C">
      <w:pPr>
        <w:ind w:firstLineChars="150" w:firstLine="315"/>
      </w:pPr>
      <w:r w:rsidRPr="006E0182">
        <w:t>http://ip:port/byod/download?fileName=certica.cer</w:t>
      </w:r>
    </w:p>
    <w:p w14:paraId="19609C22" w14:textId="29F3D050" w:rsidR="00F03C1F" w:rsidRDefault="006E0182" w:rsidP="00DF714C">
      <w:pPr>
        <w:ind w:firstLineChars="150" w:firstLine="315"/>
      </w:pPr>
      <w:r>
        <w:rPr>
          <w:noProof/>
        </w:rPr>
        <w:drawing>
          <wp:inline distT="0" distB="0" distL="0" distR="0" wp14:anchorId="65C58AE9" wp14:editId="390171FF">
            <wp:extent cx="6120765" cy="2472690"/>
            <wp:effectExtent l="0" t="0" r="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47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8985D" w14:textId="1DDF25CE" w:rsidR="00F03C1F" w:rsidRDefault="00F03C1F" w:rsidP="00B51798">
      <w:pPr>
        <w:pStyle w:val="20"/>
      </w:pPr>
      <w:bookmarkStart w:id="27" w:name="_Toc204777406"/>
      <w:r>
        <w:rPr>
          <w:rFonts w:hint="eastAsia"/>
        </w:rPr>
        <w:t>PC</w:t>
      </w:r>
      <w:r>
        <w:rPr>
          <w:rFonts w:hint="eastAsia"/>
        </w:rPr>
        <w:t>终端</w:t>
      </w:r>
      <w:r>
        <w:t>操作</w:t>
      </w:r>
      <w:bookmarkEnd w:id="27"/>
    </w:p>
    <w:p w14:paraId="519F004E" w14:textId="1295635D" w:rsidR="00F03C1F" w:rsidRDefault="00F03C1F" w:rsidP="00F03C1F">
      <w:pPr>
        <w:pStyle w:val="3"/>
      </w:pPr>
      <w:bookmarkStart w:id="28" w:name="_Toc204777407"/>
      <w:r>
        <w:rPr>
          <w:rFonts w:hint="eastAsia"/>
        </w:rPr>
        <w:t>证书</w:t>
      </w:r>
      <w:r>
        <w:t>下载</w:t>
      </w:r>
      <w:bookmarkEnd w:id="28"/>
    </w:p>
    <w:p w14:paraId="0F7B6F3A" w14:textId="431AE837" w:rsidR="00F03C1F" w:rsidRDefault="00F03C1F" w:rsidP="00F03C1F">
      <w:pPr>
        <w:pStyle w:val="4"/>
        <w:numPr>
          <w:ilvl w:val="0"/>
          <w:numId w:val="0"/>
        </w:numPr>
        <w:ind w:left="624"/>
        <w:rPr>
          <w:rFonts w:eastAsia="宋体" w:cs="Times New Roman"/>
          <w:bCs w:val="0"/>
          <w:noProof w:val="0"/>
          <w:color w:val="auto"/>
          <w:szCs w:val="24"/>
        </w:rPr>
      </w:pPr>
      <w:r w:rsidRPr="00F03C1F">
        <w:rPr>
          <w:rFonts w:eastAsia="宋体" w:cs="Times New Roman" w:hint="eastAsia"/>
          <w:bCs w:val="0"/>
          <w:noProof w:val="0"/>
          <w:color w:val="auto"/>
          <w:szCs w:val="24"/>
        </w:rPr>
        <w:t>手工打开</w:t>
      </w:r>
      <w:r w:rsidRPr="00F03C1F">
        <w:rPr>
          <w:rFonts w:eastAsia="宋体" w:cs="Times New Roman"/>
          <w:bCs w:val="0"/>
          <w:noProof w:val="0"/>
          <w:color w:val="auto"/>
          <w:szCs w:val="24"/>
        </w:rPr>
        <w:t>自助页面，点击</w:t>
      </w:r>
      <w:r w:rsidRPr="00F03C1F">
        <w:rPr>
          <w:rFonts w:eastAsia="宋体" w:cs="Times New Roman" w:hint="eastAsia"/>
          <w:bCs w:val="0"/>
          <w:noProof w:val="0"/>
          <w:color w:val="auto"/>
          <w:szCs w:val="24"/>
        </w:rPr>
        <w:t>CA</w:t>
      </w:r>
      <w:r w:rsidRPr="00F03C1F">
        <w:rPr>
          <w:rFonts w:eastAsia="宋体" w:cs="Times New Roman" w:hint="eastAsia"/>
          <w:bCs w:val="0"/>
          <w:noProof w:val="0"/>
          <w:color w:val="auto"/>
          <w:szCs w:val="24"/>
        </w:rPr>
        <w:t>下载</w:t>
      </w:r>
    </w:p>
    <w:p w14:paraId="37580791" w14:textId="376D4D03" w:rsidR="00F03C1F" w:rsidRDefault="006E0182" w:rsidP="00F03C1F">
      <w:r>
        <w:rPr>
          <w:noProof/>
        </w:rPr>
        <w:drawing>
          <wp:inline distT="0" distB="0" distL="0" distR="0" wp14:anchorId="7730427B" wp14:editId="11735316">
            <wp:extent cx="4171950" cy="4998085"/>
            <wp:effectExtent l="0" t="0" r="0" b="0"/>
            <wp:docPr id="13" name="图片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499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351E2" w14:textId="799683E0" w:rsidR="00F03C1F" w:rsidRDefault="00F03C1F" w:rsidP="00F03C1F">
      <w:pPr>
        <w:pStyle w:val="3"/>
      </w:pPr>
      <w:bookmarkStart w:id="29" w:name="_Toc204777408"/>
      <w:r>
        <w:rPr>
          <w:rFonts w:hint="eastAsia"/>
        </w:rPr>
        <w:t>安装</w:t>
      </w:r>
      <w:r>
        <w:t>证书</w:t>
      </w:r>
      <w:bookmarkEnd w:id="29"/>
    </w:p>
    <w:p w14:paraId="7CEA581E" w14:textId="77777777" w:rsidR="00F03C1F" w:rsidRPr="001C5409" w:rsidRDefault="00F03C1F" w:rsidP="00F03C1F">
      <w:pPr>
        <w:pStyle w:val="4"/>
        <w:spacing w:before="160" w:after="160"/>
        <w:textAlignment w:val="auto"/>
        <w:rPr>
          <w:rFonts w:ascii="黑体" w:hAnsi="黑体" w:cs="宋体"/>
        </w:rPr>
      </w:pPr>
      <w:r w:rsidRPr="001C5409">
        <w:rPr>
          <w:rFonts w:ascii="黑体" w:hAnsi="黑体" w:cs="宋体"/>
        </w:rPr>
        <w:t>下载后</w:t>
      </w:r>
      <w:r w:rsidRPr="001C5409">
        <w:rPr>
          <w:rFonts w:ascii="黑体" w:hAnsi="黑体" w:cs="宋体" w:hint="eastAsia"/>
        </w:rPr>
        <w:t>直接双击</w:t>
      </w:r>
      <w:r w:rsidRPr="001C5409">
        <w:rPr>
          <w:rFonts w:ascii="黑体" w:hAnsi="黑体" w:cs="宋体"/>
        </w:rPr>
        <w:t>导入证书</w:t>
      </w:r>
      <w:r w:rsidRPr="001C5409">
        <w:rPr>
          <w:rFonts w:ascii="黑体" w:hAnsi="黑体" w:cs="宋体" w:hint="eastAsia"/>
        </w:rPr>
        <w:t>如下图，点击打开</w:t>
      </w:r>
    </w:p>
    <w:p w14:paraId="4543681D" w14:textId="77777777" w:rsidR="00F03C1F" w:rsidRDefault="00F03C1F" w:rsidP="00F03C1F">
      <w:r>
        <w:rPr>
          <w:noProof/>
        </w:rPr>
        <w:drawing>
          <wp:inline distT="0" distB="0" distL="0" distR="0" wp14:anchorId="770D0987" wp14:editId="4A3385F1">
            <wp:extent cx="4552950" cy="2796961"/>
            <wp:effectExtent l="0" t="0" r="0" b="381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57048" cy="2799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E0C0F" w14:textId="77777777" w:rsidR="00F03C1F" w:rsidRPr="001C5409" w:rsidRDefault="00F03C1F" w:rsidP="00F03C1F">
      <w:pPr>
        <w:pStyle w:val="4"/>
        <w:spacing w:before="160" w:after="160"/>
        <w:textAlignment w:val="auto"/>
        <w:rPr>
          <w:rFonts w:ascii="黑体" w:hAnsi="黑体" w:cs="宋体"/>
        </w:rPr>
      </w:pPr>
      <w:r w:rsidRPr="001C5409">
        <w:rPr>
          <w:rFonts w:ascii="黑体" w:hAnsi="黑体" w:cs="宋体" w:hint="eastAsia"/>
        </w:rPr>
        <w:t>点击下图安装证书</w:t>
      </w:r>
    </w:p>
    <w:p w14:paraId="3E216807" w14:textId="77777777" w:rsidR="00F03C1F" w:rsidRDefault="00F03C1F" w:rsidP="00F03C1F">
      <w:r>
        <w:rPr>
          <w:noProof/>
        </w:rPr>
        <w:drawing>
          <wp:inline distT="0" distB="0" distL="0" distR="0" wp14:anchorId="35A638CE" wp14:editId="44DE10E6">
            <wp:extent cx="3533775" cy="5025813"/>
            <wp:effectExtent l="0" t="0" r="0" b="381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36146" cy="502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0A073" w14:textId="77777777" w:rsidR="00F03C1F" w:rsidRPr="001C5409" w:rsidRDefault="00F03C1F" w:rsidP="00F03C1F">
      <w:pPr>
        <w:pStyle w:val="4"/>
        <w:spacing w:before="160" w:after="160"/>
        <w:textAlignment w:val="auto"/>
        <w:rPr>
          <w:rFonts w:ascii="黑体" w:hAnsi="黑体" w:cs="宋体"/>
        </w:rPr>
      </w:pPr>
      <w:r w:rsidRPr="001C5409">
        <w:rPr>
          <w:rFonts w:ascii="黑体" w:hAnsi="黑体" w:cs="宋体" w:hint="eastAsia"/>
        </w:rPr>
        <w:t>点击下图选择下一步</w:t>
      </w:r>
    </w:p>
    <w:p w14:paraId="07380F55" w14:textId="77777777" w:rsidR="00F03C1F" w:rsidRDefault="00F03C1F" w:rsidP="00F03C1F">
      <w:r>
        <w:rPr>
          <w:noProof/>
        </w:rPr>
        <w:drawing>
          <wp:inline distT="0" distB="0" distL="0" distR="0" wp14:anchorId="163B2E22" wp14:editId="77659B60">
            <wp:extent cx="4000500" cy="4126976"/>
            <wp:effectExtent l="0" t="0" r="0" b="698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04852" cy="413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0E229" w14:textId="77777777" w:rsidR="00F03C1F" w:rsidRDefault="00F03C1F" w:rsidP="00F03C1F">
      <w:pPr>
        <w:pStyle w:val="4"/>
        <w:spacing w:before="160" w:after="160"/>
        <w:textAlignment w:val="auto"/>
      </w:pPr>
      <w:r>
        <w:rPr>
          <w:rFonts w:hint="eastAsia"/>
        </w:rPr>
        <w:t>点击下图浏览按钮</w:t>
      </w:r>
    </w:p>
    <w:p w14:paraId="78E0EDCC" w14:textId="77777777" w:rsidR="00F03C1F" w:rsidRDefault="00F03C1F" w:rsidP="00F03C1F">
      <w:r>
        <w:rPr>
          <w:noProof/>
        </w:rPr>
        <w:drawing>
          <wp:inline distT="0" distB="0" distL="0" distR="0" wp14:anchorId="1006A797" wp14:editId="6A580D1E">
            <wp:extent cx="4154899" cy="4295775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164119" cy="4305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FA012" w14:textId="77777777" w:rsidR="00F03C1F" w:rsidRDefault="00F03C1F" w:rsidP="00F03C1F">
      <w:pPr>
        <w:pStyle w:val="4"/>
        <w:spacing w:before="160" w:after="160"/>
        <w:textAlignment w:val="auto"/>
      </w:pPr>
      <w:r>
        <w:rPr>
          <w:rFonts w:hint="eastAsia"/>
        </w:rPr>
        <w:t>弹出如下窗口，选择受信任的根证书颁发机构</w:t>
      </w:r>
    </w:p>
    <w:p w14:paraId="362F2342" w14:textId="77777777" w:rsidR="00CA0225" w:rsidRDefault="00CA0225" w:rsidP="00CA0225">
      <w:pPr>
        <w:ind w:left="0" w:firstLineChars="250" w:firstLine="525"/>
        <w:rPr>
          <w:rFonts w:cs="Times New Roman"/>
          <w:kern w:val="0"/>
          <w:szCs w:val="24"/>
        </w:rPr>
      </w:pPr>
      <w:r>
        <w:rPr>
          <w:rFonts w:hint="eastAsia"/>
        </w:rPr>
        <w:t xml:space="preserve">    </w:t>
      </w:r>
      <w:r w:rsidRPr="00CA0225">
        <w:rPr>
          <w:rFonts w:cs="Times New Roman" w:hint="eastAsia"/>
          <w:kern w:val="0"/>
          <w:szCs w:val="24"/>
        </w:rPr>
        <w:t>说明</w:t>
      </w:r>
      <w:r w:rsidRPr="00CA0225">
        <w:rPr>
          <w:rFonts w:cs="Times New Roman"/>
          <w:kern w:val="0"/>
          <w:szCs w:val="24"/>
        </w:rPr>
        <w:t>：导入的时候必须要存放到</w:t>
      </w:r>
      <w:r w:rsidRPr="00CA0225">
        <w:rPr>
          <w:rFonts w:cs="Times New Roman" w:hint="eastAsia"/>
          <w:kern w:val="0"/>
          <w:szCs w:val="24"/>
        </w:rPr>
        <w:t>“受信任的根证书颁发机构”目录</w:t>
      </w:r>
      <w:r w:rsidRPr="00CA0225">
        <w:rPr>
          <w:rFonts w:cs="Times New Roman"/>
          <w:kern w:val="0"/>
          <w:szCs w:val="24"/>
        </w:rPr>
        <w:t>下</w:t>
      </w:r>
      <w:r w:rsidRPr="00CA0225">
        <w:rPr>
          <w:rFonts w:cs="Times New Roman" w:hint="eastAsia"/>
          <w:kern w:val="0"/>
          <w:szCs w:val="24"/>
        </w:rPr>
        <w:t>，</w:t>
      </w:r>
      <w:r w:rsidRPr="00CA0225">
        <w:rPr>
          <w:rFonts w:cs="Times New Roman"/>
          <w:kern w:val="0"/>
          <w:szCs w:val="24"/>
        </w:rPr>
        <w:t>否则</w:t>
      </w:r>
      <w:r w:rsidRPr="00CA0225">
        <w:rPr>
          <w:rFonts w:cs="Times New Roman" w:hint="eastAsia"/>
          <w:kern w:val="0"/>
          <w:szCs w:val="24"/>
        </w:rPr>
        <w:t>终端</w:t>
      </w:r>
      <w:r w:rsidRPr="00CA0225">
        <w:rPr>
          <w:rFonts w:cs="Times New Roman"/>
          <w:kern w:val="0"/>
          <w:szCs w:val="24"/>
        </w:rPr>
        <w:t>认证配置中需要</w:t>
      </w:r>
    </w:p>
    <w:p w14:paraId="45AE12E8" w14:textId="496874D1" w:rsidR="00CA0225" w:rsidRPr="00CA0225" w:rsidRDefault="00CA0225" w:rsidP="00CA0225">
      <w:pPr>
        <w:ind w:left="0" w:firstLineChars="400" w:firstLine="840"/>
        <w:rPr>
          <w:rFonts w:cs="Times New Roman"/>
          <w:kern w:val="0"/>
          <w:szCs w:val="24"/>
        </w:rPr>
      </w:pPr>
      <w:r w:rsidRPr="00CA0225">
        <w:rPr>
          <w:rFonts w:cs="Times New Roman" w:hint="eastAsia"/>
          <w:kern w:val="0"/>
          <w:szCs w:val="24"/>
        </w:rPr>
        <w:t>勾选</w:t>
      </w:r>
      <w:r w:rsidRPr="00CA0225">
        <w:rPr>
          <w:rFonts w:cs="Times New Roman"/>
          <w:kern w:val="0"/>
          <w:szCs w:val="24"/>
        </w:rPr>
        <w:t>导入的根证书。</w:t>
      </w:r>
    </w:p>
    <w:p w14:paraId="61C1C4FA" w14:textId="61AEA135" w:rsidR="00CA0225" w:rsidRPr="00CA0225" w:rsidRDefault="00CA0225" w:rsidP="00CA0225"/>
    <w:p w14:paraId="3A7CC135" w14:textId="77777777" w:rsidR="00F03C1F" w:rsidRDefault="00F03C1F" w:rsidP="00F03C1F">
      <w:r>
        <w:rPr>
          <w:noProof/>
        </w:rPr>
        <w:drawing>
          <wp:inline distT="0" distB="0" distL="0" distR="0" wp14:anchorId="4EFC19C1" wp14:editId="3874E37F">
            <wp:extent cx="3086100" cy="3302361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91570" cy="330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1F179" w14:textId="77777777" w:rsidR="00F03C1F" w:rsidRDefault="00F03C1F" w:rsidP="00F03C1F">
      <w:pPr>
        <w:pStyle w:val="4"/>
        <w:spacing w:before="160" w:after="160"/>
        <w:textAlignment w:val="auto"/>
      </w:pPr>
      <w:r>
        <w:rPr>
          <w:rFonts w:hint="eastAsia"/>
        </w:rPr>
        <w:t>如下图点击下一步</w:t>
      </w:r>
    </w:p>
    <w:p w14:paraId="7B596ECB" w14:textId="77777777" w:rsidR="00F03C1F" w:rsidRDefault="00F03C1F" w:rsidP="00F03C1F">
      <w:r>
        <w:rPr>
          <w:noProof/>
        </w:rPr>
        <w:drawing>
          <wp:inline distT="0" distB="0" distL="0" distR="0" wp14:anchorId="77484591" wp14:editId="2AA1C1FD">
            <wp:extent cx="3857625" cy="3984445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866924" cy="399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C58A9" w14:textId="77777777" w:rsidR="00F03C1F" w:rsidRDefault="00F03C1F" w:rsidP="00F03C1F"/>
    <w:p w14:paraId="5BE2090F" w14:textId="77777777" w:rsidR="00F03C1F" w:rsidRDefault="00F03C1F" w:rsidP="00F03C1F">
      <w:pPr>
        <w:pStyle w:val="4"/>
        <w:spacing w:before="160" w:after="160"/>
        <w:textAlignment w:val="auto"/>
      </w:pPr>
      <w:r>
        <w:rPr>
          <w:rFonts w:hint="eastAsia"/>
        </w:rPr>
        <w:t>点击下图完成按钮，完成证书安装</w:t>
      </w:r>
    </w:p>
    <w:p w14:paraId="09827119" w14:textId="77777777" w:rsidR="00F03C1F" w:rsidRDefault="00F03C1F" w:rsidP="00F03C1F">
      <w:r>
        <w:rPr>
          <w:noProof/>
        </w:rPr>
        <w:drawing>
          <wp:inline distT="0" distB="0" distL="0" distR="0" wp14:anchorId="1A9BD98F" wp14:editId="67F603D6">
            <wp:extent cx="3238500" cy="3366111"/>
            <wp:effectExtent l="0" t="0" r="0" b="635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243607" cy="3371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98E17" w14:textId="1A21FD3F" w:rsidR="00F03C1F" w:rsidRDefault="00F03C1F" w:rsidP="00F03C1F">
      <w:pPr>
        <w:pStyle w:val="3"/>
      </w:pPr>
      <w:bookmarkStart w:id="30" w:name="_Toc204777409"/>
      <w:r>
        <w:rPr>
          <w:rFonts w:hint="eastAsia"/>
        </w:rPr>
        <w:t>查看</w:t>
      </w:r>
      <w:r>
        <w:t>证书详情</w:t>
      </w:r>
      <w:bookmarkEnd w:id="30"/>
    </w:p>
    <w:p w14:paraId="046E9A2D" w14:textId="77777777" w:rsidR="00F03C1F" w:rsidRPr="00F03C1F" w:rsidRDefault="00F03C1F" w:rsidP="00F03C1F">
      <w:pPr>
        <w:pStyle w:val="4"/>
      </w:pPr>
      <w:r w:rsidRPr="00F03C1F">
        <w:rPr>
          <w:rFonts w:hint="eastAsia"/>
        </w:rPr>
        <w:t>打开证书管理器，按下</w:t>
      </w:r>
      <w:r w:rsidRPr="00F03C1F">
        <w:rPr>
          <w:rFonts w:hint="eastAsia"/>
        </w:rPr>
        <w:t> </w:t>
      </w:r>
      <w:r w:rsidRPr="00F03C1F">
        <w:rPr>
          <w:rStyle w:val="HTML"/>
          <w:rFonts w:ascii="Arial" w:eastAsia="黑体" w:hAnsi="Arial" w:cs="Arial"/>
          <w:sz w:val="21"/>
          <w:szCs w:val="22"/>
        </w:rPr>
        <w:t>Win + R</w:t>
      </w:r>
      <w:r w:rsidRPr="00F03C1F">
        <w:rPr>
          <w:rFonts w:hint="eastAsia"/>
        </w:rPr>
        <w:t>，输入</w:t>
      </w:r>
      <w:r w:rsidRPr="00F03C1F">
        <w:rPr>
          <w:rFonts w:hint="eastAsia"/>
        </w:rPr>
        <w:t> </w:t>
      </w:r>
      <w:r w:rsidRPr="00F03C1F">
        <w:rPr>
          <w:rStyle w:val="HTML"/>
          <w:rFonts w:ascii="Arial" w:eastAsia="黑体" w:hAnsi="Arial" w:cs="Arial"/>
          <w:sz w:val="21"/>
          <w:szCs w:val="22"/>
        </w:rPr>
        <w:t>certmgr.msc</w:t>
      </w:r>
      <w:r w:rsidRPr="00F03C1F">
        <w:rPr>
          <w:rFonts w:hint="eastAsia"/>
        </w:rPr>
        <w:t>，回车</w:t>
      </w:r>
    </w:p>
    <w:p w14:paraId="221D6CD1" w14:textId="77777777" w:rsidR="00F03C1F" w:rsidRDefault="00F03C1F" w:rsidP="00F03C1F">
      <w:pPr>
        <w:pStyle w:val="4"/>
        <w:spacing w:before="160" w:after="160"/>
        <w:textAlignment w:val="auto"/>
      </w:pPr>
      <w:r w:rsidRPr="009A0149">
        <w:t xml:space="preserve"> </w:t>
      </w:r>
      <w:r>
        <w:rPr>
          <w:rFonts w:hint="eastAsia"/>
        </w:rPr>
        <w:t>点击下图的受信任的根证书颁发机构，在证书中找到安装的证书</w:t>
      </w:r>
    </w:p>
    <w:p w14:paraId="5DE457CE" w14:textId="77777777" w:rsidR="00F03C1F" w:rsidRPr="000B6861" w:rsidRDefault="00F03C1F" w:rsidP="00F03C1F">
      <w:pPr>
        <w:ind w:firstLineChars="100" w:firstLine="210"/>
      </w:pPr>
      <w:r>
        <w:rPr>
          <w:noProof/>
        </w:rPr>
        <w:drawing>
          <wp:inline distT="0" distB="0" distL="0" distR="0" wp14:anchorId="1C09576D" wp14:editId="2D6B9F0E">
            <wp:extent cx="3914775" cy="2250211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918958" cy="225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06B12" w14:textId="14D375FE" w:rsidR="00F03C1F" w:rsidRDefault="00F03C1F" w:rsidP="00F03C1F">
      <w:pPr>
        <w:pStyle w:val="20"/>
      </w:pPr>
      <w:bookmarkStart w:id="31" w:name="_Toc204777410"/>
      <w:r>
        <w:rPr>
          <w:rFonts w:hint="eastAsia"/>
        </w:rPr>
        <w:t>iOS</w:t>
      </w:r>
      <w:r>
        <w:t>终端操作</w:t>
      </w:r>
      <w:bookmarkEnd w:id="31"/>
    </w:p>
    <w:p w14:paraId="1C534C0E" w14:textId="11F13FC3" w:rsidR="00F03C1F" w:rsidRDefault="00F03C1F" w:rsidP="00F03C1F">
      <w:pPr>
        <w:pStyle w:val="3"/>
      </w:pPr>
      <w:bookmarkStart w:id="32" w:name="_Toc204777411"/>
      <w:r>
        <w:rPr>
          <w:rFonts w:hint="eastAsia"/>
        </w:rPr>
        <w:t>证书</w:t>
      </w:r>
      <w:r>
        <w:t>下载</w:t>
      </w:r>
      <w:bookmarkEnd w:id="32"/>
    </w:p>
    <w:p w14:paraId="34860128" w14:textId="77777777" w:rsidR="00F03C1F" w:rsidRDefault="00F03C1F" w:rsidP="00F03C1F">
      <w:pPr>
        <w:pStyle w:val="4"/>
        <w:spacing w:before="160" w:after="160"/>
        <w:textAlignment w:val="auto"/>
      </w:pPr>
      <w:r>
        <w:rPr>
          <w:rFonts w:hint="eastAsia"/>
        </w:rPr>
        <w:t>手机端访问用户自助界面，点击</w:t>
      </w:r>
      <w:r>
        <w:rPr>
          <w:rFonts w:hint="eastAsia"/>
        </w:rPr>
        <w:t>C</w:t>
      </w:r>
      <w:r>
        <w:t>A</w:t>
      </w:r>
      <w:r>
        <w:rPr>
          <w:rFonts w:hint="eastAsia"/>
        </w:rPr>
        <w:t>下载链接，下载</w:t>
      </w:r>
      <w:r>
        <w:rPr>
          <w:rFonts w:hint="eastAsia"/>
        </w:rPr>
        <w:t>C</w:t>
      </w:r>
      <w:r>
        <w:t>A</w:t>
      </w:r>
      <w:r>
        <w:rPr>
          <w:rFonts w:hint="eastAsia"/>
        </w:rPr>
        <w:t>证书</w:t>
      </w:r>
    </w:p>
    <w:p w14:paraId="13E72843" w14:textId="0A710C05" w:rsidR="00F03C1F" w:rsidRDefault="006E0182" w:rsidP="00F03C1F">
      <w:pPr>
        <w:ind w:firstLineChars="100" w:firstLine="210"/>
      </w:pPr>
      <w:r>
        <w:rPr>
          <w:noProof/>
        </w:rPr>
        <w:drawing>
          <wp:inline distT="0" distB="0" distL="0" distR="0" wp14:anchorId="2DE6E52C" wp14:editId="0DF29C28">
            <wp:extent cx="2466975" cy="4380230"/>
            <wp:effectExtent l="0" t="0" r="9525" b="1270"/>
            <wp:docPr id="24" name="图片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438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045D1" w14:textId="77777777" w:rsidR="00F03C1F" w:rsidRDefault="00F03C1F" w:rsidP="00F03C1F">
      <w:pPr>
        <w:pStyle w:val="4"/>
        <w:spacing w:before="160" w:after="160"/>
        <w:textAlignment w:val="auto"/>
      </w:pPr>
      <w:r>
        <w:rPr>
          <w:rFonts w:hint="eastAsia"/>
        </w:rPr>
        <w:t>弹出如下窗口，点击允许</w:t>
      </w:r>
    </w:p>
    <w:p w14:paraId="73833498" w14:textId="0DD5504F" w:rsidR="00F03C1F" w:rsidRDefault="009D25A9" w:rsidP="00F03C1F">
      <w:pPr>
        <w:rPr>
          <w:noProof/>
        </w:rPr>
      </w:pPr>
      <w:r>
        <w:rPr>
          <w:rFonts w:hint="eastAsia"/>
          <w:noProof/>
        </w:rPr>
        <w:t xml:space="preserve"> </w:t>
      </w:r>
      <w:r w:rsidR="00DF714C">
        <w:rPr>
          <w:noProof/>
        </w:rPr>
        <w:drawing>
          <wp:inline distT="0" distB="0" distL="0" distR="0" wp14:anchorId="4B76AF74" wp14:editId="2335DD4B">
            <wp:extent cx="3076575" cy="5469255"/>
            <wp:effectExtent l="0" t="0" r="9525" b="0"/>
            <wp:docPr id="4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546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5AAFA" w14:textId="2BBDA631" w:rsidR="00F03C1F" w:rsidRDefault="00F03C1F" w:rsidP="00F03C1F">
      <w:pPr>
        <w:ind w:firstLineChars="50" w:firstLine="105"/>
      </w:pPr>
    </w:p>
    <w:p w14:paraId="21FCE0C2" w14:textId="77777777" w:rsidR="00F03C1F" w:rsidRDefault="00F03C1F" w:rsidP="00F03C1F">
      <w:pPr>
        <w:pStyle w:val="4"/>
        <w:spacing w:before="160" w:after="160"/>
        <w:textAlignment w:val="auto"/>
      </w:pPr>
      <w:r>
        <w:rPr>
          <w:rFonts w:hint="eastAsia"/>
        </w:rPr>
        <w:t>直到下载完成弹出如下窗口</w:t>
      </w:r>
    </w:p>
    <w:p w14:paraId="79A20235" w14:textId="01182BAB" w:rsidR="00F03C1F" w:rsidRDefault="00F03C1F" w:rsidP="00F03C1F">
      <w:pPr>
        <w:pStyle w:val="4"/>
        <w:numPr>
          <w:ilvl w:val="0"/>
          <w:numId w:val="0"/>
        </w:numPr>
        <w:ind w:left="624" w:firstLineChars="50" w:firstLine="105"/>
      </w:pPr>
      <w:r>
        <w:t xml:space="preserve">  </w:t>
      </w:r>
      <w:r w:rsidR="00DF714C">
        <w:drawing>
          <wp:inline distT="0" distB="0" distL="0" distR="0" wp14:anchorId="174FFC0A" wp14:editId="7284D8F5">
            <wp:extent cx="3057525" cy="5434965"/>
            <wp:effectExtent l="0" t="0" r="9525" b="0"/>
            <wp:docPr id="42" name="图片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543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12675" w14:textId="75CF08EB" w:rsidR="00F03C1F" w:rsidRDefault="00F03C1F" w:rsidP="00F03C1F">
      <w:pPr>
        <w:pStyle w:val="3"/>
      </w:pPr>
      <w:bookmarkStart w:id="33" w:name="_Toc204777412"/>
      <w:r>
        <w:rPr>
          <w:rFonts w:hint="eastAsia"/>
        </w:rPr>
        <w:t>安装</w:t>
      </w:r>
      <w:r>
        <w:t>证书</w:t>
      </w:r>
      <w:bookmarkEnd w:id="33"/>
    </w:p>
    <w:p w14:paraId="01576376" w14:textId="77777777" w:rsidR="00F03C1F" w:rsidRDefault="00F03C1F" w:rsidP="00F03C1F">
      <w:pPr>
        <w:pStyle w:val="4"/>
        <w:spacing w:before="160" w:after="160"/>
        <w:textAlignment w:val="auto"/>
      </w:pPr>
      <w:r>
        <w:rPr>
          <w:rFonts w:hint="eastAsia"/>
        </w:rPr>
        <w:t>打开设置，点击通用</w:t>
      </w:r>
    </w:p>
    <w:p w14:paraId="108F45CA" w14:textId="77777777" w:rsidR="00F03C1F" w:rsidRPr="006A01BB" w:rsidRDefault="00F03C1F" w:rsidP="00F03C1F"/>
    <w:p w14:paraId="63751865" w14:textId="77777777" w:rsidR="00F03C1F" w:rsidRDefault="00F03C1F" w:rsidP="00F03C1F">
      <w:pPr>
        <w:ind w:firstLineChars="50" w:firstLine="105"/>
      </w:pPr>
      <w:r>
        <w:rPr>
          <w:noProof/>
        </w:rPr>
        <w:drawing>
          <wp:inline distT="0" distB="0" distL="0" distR="0" wp14:anchorId="6C4FACD5" wp14:editId="47A64557">
            <wp:extent cx="2762250" cy="4910504"/>
            <wp:effectExtent l="0" t="0" r="0" b="444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765626" cy="491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5C102" w14:textId="77777777" w:rsidR="00F03C1F" w:rsidRDefault="00F03C1F" w:rsidP="00F03C1F">
      <w:pPr>
        <w:pStyle w:val="4"/>
        <w:spacing w:before="160" w:after="160"/>
        <w:textAlignment w:val="auto"/>
      </w:pPr>
      <w:r>
        <w:rPr>
          <w:rFonts w:hint="eastAsia"/>
        </w:rPr>
        <w:t>点击下图的描述文件与设备管理</w:t>
      </w:r>
    </w:p>
    <w:p w14:paraId="0F3A3183" w14:textId="77777777" w:rsidR="00F03C1F" w:rsidRDefault="00F03C1F" w:rsidP="00F03C1F">
      <w:pPr>
        <w:ind w:firstLineChars="100" w:firstLine="210"/>
      </w:pPr>
      <w:r>
        <w:rPr>
          <w:noProof/>
        </w:rPr>
        <w:drawing>
          <wp:inline distT="0" distB="0" distL="0" distR="0" wp14:anchorId="50BEEC0D" wp14:editId="47729992">
            <wp:extent cx="2724150" cy="4842773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727552" cy="4848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A2284" w14:textId="77777777" w:rsidR="00F03C1F" w:rsidRDefault="00F03C1F" w:rsidP="00F03C1F">
      <w:pPr>
        <w:pStyle w:val="4"/>
        <w:spacing w:before="160" w:after="160"/>
        <w:textAlignment w:val="auto"/>
      </w:pPr>
      <w:r>
        <w:rPr>
          <w:rFonts w:hint="eastAsia"/>
        </w:rPr>
        <w:t>点击下图已下载的描述文件</w:t>
      </w:r>
    </w:p>
    <w:p w14:paraId="3C5AF712" w14:textId="77777777" w:rsidR="00F03C1F" w:rsidRDefault="00F03C1F" w:rsidP="00F03C1F">
      <w:pPr>
        <w:ind w:firstLineChars="150" w:firstLine="315"/>
      </w:pPr>
      <w:r>
        <w:rPr>
          <w:noProof/>
        </w:rPr>
        <w:drawing>
          <wp:inline distT="0" distB="0" distL="0" distR="0" wp14:anchorId="127A50A1" wp14:editId="7973FB1D">
            <wp:extent cx="3204078" cy="569595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207896" cy="5702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55492" w14:textId="77777777" w:rsidR="00F03C1F" w:rsidRDefault="00F03C1F" w:rsidP="00F03C1F">
      <w:pPr>
        <w:pStyle w:val="4"/>
        <w:spacing w:before="160" w:after="160"/>
        <w:textAlignment w:val="auto"/>
      </w:pPr>
      <w:r>
        <w:rPr>
          <w:rFonts w:hint="eastAsia"/>
        </w:rPr>
        <w:t>点击下图右上角的安装，安装描述文件</w:t>
      </w:r>
    </w:p>
    <w:p w14:paraId="154A0F27" w14:textId="77777777" w:rsidR="00F03C1F" w:rsidRDefault="00F03C1F" w:rsidP="00F03C1F">
      <w:pPr>
        <w:ind w:firstLineChars="100" w:firstLine="210"/>
      </w:pPr>
      <w:r>
        <w:rPr>
          <w:noProof/>
        </w:rPr>
        <w:drawing>
          <wp:inline distT="0" distB="0" distL="0" distR="0" wp14:anchorId="71758470" wp14:editId="4466B519">
            <wp:extent cx="2914650" cy="5181431"/>
            <wp:effectExtent l="0" t="0" r="0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921394" cy="5193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401CA" w14:textId="77777777" w:rsidR="00F03C1F" w:rsidRDefault="00F03C1F" w:rsidP="00F03C1F">
      <w:pPr>
        <w:pStyle w:val="4"/>
        <w:spacing w:before="160" w:after="160"/>
        <w:textAlignment w:val="auto"/>
      </w:pPr>
      <w:r>
        <w:rPr>
          <w:rFonts w:hint="eastAsia"/>
        </w:rPr>
        <w:t>弹出如下界面时，点击安装</w:t>
      </w:r>
    </w:p>
    <w:p w14:paraId="0B1A0C52" w14:textId="1DBA261D" w:rsidR="00F03C1F" w:rsidRDefault="00F03C1F" w:rsidP="00F03C1F">
      <w:pPr>
        <w:pStyle w:val="4"/>
        <w:numPr>
          <w:ilvl w:val="0"/>
          <w:numId w:val="0"/>
        </w:numPr>
        <w:ind w:left="624"/>
      </w:pPr>
      <w:r>
        <w:t xml:space="preserve">    </w:t>
      </w:r>
      <w:r>
        <w:drawing>
          <wp:inline distT="0" distB="0" distL="0" distR="0" wp14:anchorId="0954EC4C" wp14:editId="19F9D735">
            <wp:extent cx="2971800" cy="528302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974011" cy="5286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75A2C" w14:textId="1BC3EF84" w:rsidR="007E4385" w:rsidRDefault="007E4385" w:rsidP="007E4385">
      <w:pPr>
        <w:pStyle w:val="3"/>
      </w:pPr>
      <w:bookmarkStart w:id="34" w:name="_Toc204777413"/>
      <w:r>
        <w:rPr>
          <w:rFonts w:hint="eastAsia"/>
        </w:rPr>
        <w:t>查看</w:t>
      </w:r>
      <w:r>
        <w:t>证书</w:t>
      </w:r>
      <w:r>
        <w:rPr>
          <w:rFonts w:hint="eastAsia"/>
        </w:rPr>
        <w:t>详情</w:t>
      </w:r>
      <w:bookmarkEnd w:id="34"/>
    </w:p>
    <w:p w14:paraId="6458F613" w14:textId="77777777" w:rsidR="007E4385" w:rsidRDefault="007E4385" w:rsidP="007E4385">
      <w:pPr>
        <w:pStyle w:val="4"/>
        <w:spacing w:before="160" w:after="160"/>
        <w:textAlignment w:val="auto"/>
      </w:pPr>
      <w:r>
        <w:rPr>
          <w:rFonts w:hint="eastAsia"/>
        </w:rPr>
        <w:t>点击如下图的配置描述文件，查看已安装证书的详情</w:t>
      </w:r>
    </w:p>
    <w:p w14:paraId="43E52B91" w14:textId="77777777" w:rsidR="007E4385" w:rsidRDefault="007E4385" w:rsidP="007E4385">
      <w:r>
        <w:rPr>
          <w:noProof/>
        </w:rPr>
        <w:drawing>
          <wp:inline distT="0" distB="0" distL="0" distR="0" wp14:anchorId="2489A1F8" wp14:editId="4F176B5A">
            <wp:extent cx="3193362" cy="5676900"/>
            <wp:effectExtent l="0" t="0" r="762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196432" cy="5682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52C65" w14:textId="77777777" w:rsidR="007E4385" w:rsidRDefault="007E4385" w:rsidP="007E4385">
      <w:pPr>
        <w:pStyle w:val="4"/>
        <w:spacing w:before="160" w:after="160"/>
        <w:textAlignment w:val="auto"/>
      </w:pPr>
      <w:r>
        <w:rPr>
          <w:rFonts w:hint="eastAsia"/>
        </w:rPr>
        <w:t>点击下图的更多详细信息</w:t>
      </w:r>
    </w:p>
    <w:p w14:paraId="2C450CEA" w14:textId="77777777" w:rsidR="007E4385" w:rsidRDefault="007E4385" w:rsidP="007E4385">
      <w:r>
        <w:rPr>
          <w:noProof/>
        </w:rPr>
        <w:drawing>
          <wp:inline distT="0" distB="0" distL="0" distR="0" wp14:anchorId="507E47BE" wp14:editId="17931B05">
            <wp:extent cx="3268374" cy="5810250"/>
            <wp:effectExtent l="0" t="0" r="825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269706" cy="5812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D27E6" w14:textId="77777777" w:rsidR="007E4385" w:rsidRDefault="007E4385" w:rsidP="007E4385">
      <w:pPr>
        <w:pStyle w:val="4"/>
        <w:spacing w:before="160" w:after="160"/>
        <w:textAlignment w:val="auto"/>
      </w:pPr>
      <w:r w:rsidRPr="009A0149">
        <w:t xml:space="preserve"> </w:t>
      </w:r>
      <w:r>
        <w:rPr>
          <w:rFonts w:hint="eastAsia"/>
        </w:rPr>
        <w:t>已安装证书的详细信息如下图</w:t>
      </w:r>
    </w:p>
    <w:p w14:paraId="43C099EA" w14:textId="77777777" w:rsidR="007E4385" w:rsidRDefault="007E4385" w:rsidP="007E4385">
      <w:r>
        <w:rPr>
          <w:noProof/>
        </w:rPr>
        <w:drawing>
          <wp:inline distT="0" distB="0" distL="0" distR="0" wp14:anchorId="01803DE0" wp14:editId="2FD2708D">
            <wp:extent cx="2876550" cy="511370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881334" cy="512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D8D7C" w14:textId="77777777" w:rsidR="007E4385" w:rsidRPr="004033E9" w:rsidRDefault="007E4385" w:rsidP="007E4385"/>
    <w:p w14:paraId="2FDCA543" w14:textId="7B564E05" w:rsidR="007E4385" w:rsidRDefault="00647F18" w:rsidP="00647F18">
      <w:pPr>
        <w:pStyle w:val="20"/>
      </w:pPr>
      <w:bookmarkStart w:id="35" w:name="_Toc204777414"/>
      <w:r>
        <w:rPr>
          <w:rFonts w:hint="eastAsia"/>
        </w:rPr>
        <w:t>安卓</w:t>
      </w:r>
      <w:r>
        <w:t>终端操作</w:t>
      </w:r>
      <w:bookmarkEnd w:id="35"/>
    </w:p>
    <w:p w14:paraId="361EA412" w14:textId="339889DB" w:rsidR="00647F18" w:rsidRDefault="00647F18" w:rsidP="00647F18">
      <w:pPr>
        <w:pStyle w:val="3"/>
      </w:pPr>
      <w:bookmarkStart w:id="36" w:name="_Toc204777415"/>
      <w:r>
        <w:rPr>
          <w:rFonts w:hint="eastAsia"/>
        </w:rPr>
        <w:t>证书</w:t>
      </w:r>
      <w:r>
        <w:t>下载</w:t>
      </w:r>
      <w:bookmarkEnd w:id="36"/>
    </w:p>
    <w:p w14:paraId="20F08FB8" w14:textId="77777777" w:rsidR="00647F18" w:rsidRDefault="00647F18" w:rsidP="00647F18">
      <w:pPr>
        <w:pStyle w:val="4"/>
        <w:spacing w:before="160" w:after="160"/>
        <w:textAlignment w:val="auto"/>
      </w:pPr>
      <w:r>
        <w:rPr>
          <w:rFonts w:hint="eastAsia"/>
        </w:rPr>
        <w:t>手机端访问用户自助界面，点击</w:t>
      </w:r>
      <w:r>
        <w:rPr>
          <w:rFonts w:hint="eastAsia"/>
        </w:rPr>
        <w:t>C</w:t>
      </w:r>
      <w:r>
        <w:t>A</w:t>
      </w:r>
      <w:r>
        <w:rPr>
          <w:rFonts w:hint="eastAsia"/>
        </w:rPr>
        <w:t>下载链接，下载</w:t>
      </w:r>
      <w:r>
        <w:rPr>
          <w:rFonts w:hint="eastAsia"/>
        </w:rPr>
        <w:t>C</w:t>
      </w:r>
      <w:r>
        <w:t>A</w:t>
      </w:r>
      <w:r>
        <w:rPr>
          <w:rFonts w:hint="eastAsia"/>
        </w:rPr>
        <w:t>证书</w:t>
      </w:r>
    </w:p>
    <w:p w14:paraId="47C649E1" w14:textId="1D144F1F" w:rsidR="00647F18" w:rsidRDefault="006E0182" w:rsidP="00647F18">
      <w:pPr>
        <w:ind w:firstLineChars="50" w:firstLine="105"/>
      </w:pPr>
      <w:r>
        <w:rPr>
          <w:noProof/>
        </w:rPr>
        <w:drawing>
          <wp:inline distT="0" distB="0" distL="0" distR="0" wp14:anchorId="2F2C078B" wp14:editId="472A2A93">
            <wp:extent cx="2609850" cy="5614670"/>
            <wp:effectExtent l="0" t="0" r="0" b="5080"/>
            <wp:docPr id="25" name="图片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561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D13E2" w14:textId="77777777" w:rsidR="00647F18" w:rsidRDefault="00647F18" w:rsidP="00647F18">
      <w:pPr>
        <w:pStyle w:val="4"/>
        <w:spacing w:before="160" w:after="160"/>
        <w:textAlignment w:val="auto"/>
      </w:pPr>
      <w:r>
        <w:rPr>
          <w:rFonts w:hint="eastAsia"/>
        </w:rPr>
        <w:t>弹出如下窗口，点击下载</w:t>
      </w:r>
    </w:p>
    <w:p w14:paraId="19C08219" w14:textId="53052430" w:rsidR="00647F18" w:rsidRDefault="00DF714C" w:rsidP="00647F18">
      <w:pPr>
        <w:ind w:firstLineChars="150" w:firstLine="315"/>
      </w:pPr>
      <w:r>
        <w:rPr>
          <w:noProof/>
        </w:rPr>
        <w:drawing>
          <wp:inline distT="0" distB="0" distL="0" distR="0" wp14:anchorId="074A2E1E" wp14:editId="43D7DEDC">
            <wp:extent cx="2743200" cy="5901690"/>
            <wp:effectExtent l="0" t="0" r="0" b="3810"/>
            <wp:docPr id="43" name="图片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590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BA704" w14:textId="77777777" w:rsidR="00647F18" w:rsidRDefault="00647F18" w:rsidP="00647F18">
      <w:pPr>
        <w:pStyle w:val="4"/>
        <w:spacing w:before="160" w:after="160"/>
        <w:textAlignment w:val="auto"/>
      </w:pPr>
      <w:r>
        <w:rPr>
          <w:rFonts w:hint="eastAsia"/>
        </w:rPr>
        <w:t>在文件与管理中，查看下载的文件</w:t>
      </w:r>
    </w:p>
    <w:p w14:paraId="36530531" w14:textId="77777777" w:rsidR="00647F18" w:rsidRDefault="00647F18" w:rsidP="00647F18">
      <w:pPr>
        <w:ind w:firstLineChars="100" w:firstLine="210"/>
      </w:pPr>
      <w:r>
        <w:rPr>
          <w:noProof/>
        </w:rPr>
        <w:drawing>
          <wp:inline distT="0" distB="0" distL="0" distR="0" wp14:anchorId="16B686C9" wp14:editId="735D854A">
            <wp:extent cx="2305050" cy="4959271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308049" cy="4965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62BA4" w14:textId="3FD8F2F6" w:rsidR="00647F18" w:rsidRDefault="00647F18" w:rsidP="00647F18">
      <w:pPr>
        <w:pStyle w:val="3"/>
      </w:pPr>
      <w:bookmarkStart w:id="37" w:name="_Toc204777416"/>
      <w:r>
        <w:rPr>
          <w:rFonts w:hint="eastAsia"/>
        </w:rPr>
        <w:t>安装</w:t>
      </w:r>
      <w:r>
        <w:t>证书</w:t>
      </w:r>
      <w:bookmarkEnd w:id="37"/>
    </w:p>
    <w:p w14:paraId="477AA14A" w14:textId="77777777" w:rsidR="00647F18" w:rsidRDefault="00647F18" w:rsidP="00647F18">
      <w:pPr>
        <w:pStyle w:val="4"/>
        <w:spacing w:before="160" w:after="160"/>
        <w:textAlignment w:val="auto"/>
      </w:pPr>
      <w:r>
        <w:rPr>
          <w:rFonts w:hint="eastAsia"/>
        </w:rPr>
        <w:t>打开设置，点击安全</w:t>
      </w:r>
    </w:p>
    <w:p w14:paraId="468A6AE0" w14:textId="77777777" w:rsidR="00647F18" w:rsidRDefault="00647F18" w:rsidP="00647F18">
      <w:r>
        <w:rPr>
          <w:noProof/>
        </w:rPr>
        <w:drawing>
          <wp:inline distT="0" distB="0" distL="0" distR="0" wp14:anchorId="30A66140" wp14:editId="79EDACAA">
            <wp:extent cx="3068038" cy="6600825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070490" cy="6606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2E8CB" w14:textId="77777777" w:rsidR="00647F18" w:rsidRDefault="00647F18" w:rsidP="00647F18">
      <w:pPr>
        <w:pStyle w:val="4"/>
        <w:spacing w:before="160" w:after="160"/>
        <w:textAlignment w:val="auto"/>
      </w:pPr>
      <w:r>
        <w:rPr>
          <w:rFonts w:hint="eastAsia"/>
        </w:rPr>
        <w:t>点击如下图的更多安全设置</w:t>
      </w:r>
    </w:p>
    <w:p w14:paraId="07199049" w14:textId="77777777" w:rsidR="00647F18" w:rsidRDefault="00647F18" w:rsidP="00647F18">
      <w:r>
        <w:rPr>
          <w:noProof/>
        </w:rPr>
        <w:drawing>
          <wp:inline distT="0" distB="0" distL="0" distR="0" wp14:anchorId="2E05DC7C" wp14:editId="31E85C16">
            <wp:extent cx="3162300" cy="6803629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163568" cy="6806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10081" w14:textId="77777777" w:rsidR="00647F18" w:rsidRDefault="00647F18" w:rsidP="00647F18">
      <w:pPr>
        <w:pStyle w:val="4"/>
        <w:spacing w:before="160" w:after="160"/>
        <w:textAlignment w:val="auto"/>
      </w:pPr>
      <w:r>
        <w:rPr>
          <w:rFonts w:hint="eastAsia"/>
        </w:rPr>
        <w:t>点击下图的加密和凭据</w:t>
      </w:r>
    </w:p>
    <w:p w14:paraId="593D59B6" w14:textId="77777777" w:rsidR="00647F18" w:rsidRDefault="00647F18" w:rsidP="00647F18">
      <w:r>
        <w:rPr>
          <w:noProof/>
        </w:rPr>
        <w:drawing>
          <wp:inline distT="0" distB="0" distL="0" distR="0" wp14:anchorId="3A218611" wp14:editId="33211E5B">
            <wp:extent cx="3019425" cy="6496236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020518" cy="649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776E8" w14:textId="77777777" w:rsidR="00647F18" w:rsidRDefault="00647F18" w:rsidP="00647F18">
      <w:pPr>
        <w:pStyle w:val="4"/>
        <w:spacing w:before="160" w:after="160"/>
        <w:textAlignment w:val="auto"/>
      </w:pPr>
      <w:r>
        <w:rPr>
          <w:rFonts w:hint="eastAsia"/>
        </w:rPr>
        <w:t>点击下图的从存储设备安装</w:t>
      </w:r>
    </w:p>
    <w:p w14:paraId="30896951" w14:textId="77777777" w:rsidR="00647F18" w:rsidRDefault="00647F18" w:rsidP="00647F18">
      <w:r>
        <w:rPr>
          <w:noProof/>
        </w:rPr>
        <w:drawing>
          <wp:inline distT="0" distB="0" distL="0" distR="0" wp14:anchorId="18965D48" wp14:editId="5B854CED">
            <wp:extent cx="3019425" cy="6496236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026480" cy="6511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A0365" w14:textId="77777777" w:rsidR="00647F18" w:rsidRDefault="00647F18" w:rsidP="00647F18">
      <w:pPr>
        <w:pStyle w:val="4"/>
        <w:spacing w:before="160" w:after="160"/>
        <w:textAlignment w:val="auto"/>
      </w:pPr>
      <w:r>
        <w:rPr>
          <w:rFonts w:hint="eastAsia"/>
        </w:rPr>
        <w:t>点击下图的</w:t>
      </w:r>
      <w:r>
        <w:rPr>
          <w:rFonts w:hint="eastAsia"/>
        </w:rPr>
        <w:t>C</w:t>
      </w:r>
      <w:r>
        <w:t>A</w:t>
      </w:r>
      <w:r>
        <w:rPr>
          <w:rFonts w:hint="eastAsia"/>
        </w:rPr>
        <w:t>证书</w:t>
      </w:r>
    </w:p>
    <w:p w14:paraId="098111A9" w14:textId="77777777" w:rsidR="00647F18" w:rsidRDefault="00647F18" w:rsidP="00647F18">
      <w:r>
        <w:rPr>
          <w:noProof/>
        </w:rPr>
        <w:drawing>
          <wp:inline distT="0" distB="0" distL="0" distR="0" wp14:anchorId="23E4FBA9" wp14:editId="22975AE3">
            <wp:extent cx="2447925" cy="5266665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449274" cy="5269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F3D50" w14:textId="77777777" w:rsidR="00647F18" w:rsidRDefault="00647F18" w:rsidP="00647F18">
      <w:pPr>
        <w:pStyle w:val="4"/>
        <w:spacing w:before="160" w:after="160"/>
        <w:textAlignment w:val="auto"/>
      </w:pPr>
      <w:r>
        <w:rPr>
          <w:rFonts w:hint="eastAsia"/>
        </w:rPr>
        <w:t>若弹出如下窗口时，点击仍然安装</w:t>
      </w:r>
    </w:p>
    <w:p w14:paraId="0D2FF364" w14:textId="77777777" w:rsidR="00647F18" w:rsidRDefault="00647F18" w:rsidP="00647F18">
      <w:r>
        <w:rPr>
          <w:noProof/>
        </w:rPr>
        <w:drawing>
          <wp:inline distT="0" distB="0" distL="0" distR="0" wp14:anchorId="23867DCC" wp14:editId="7994D1F3">
            <wp:extent cx="2609850" cy="5615043"/>
            <wp:effectExtent l="0" t="0" r="0" b="508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613464" cy="562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90831" w14:textId="77777777" w:rsidR="00647F18" w:rsidRDefault="00647F18" w:rsidP="00647F18">
      <w:pPr>
        <w:pStyle w:val="4"/>
        <w:spacing w:before="160" w:after="160"/>
        <w:textAlignment w:val="auto"/>
      </w:pPr>
      <w:r>
        <w:rPr>
          <w:rFonts w:hint="eastAsia"/>
        </w:rPr>
        <w:t>点击如下的证书文件进行安装</w:t>
      </w:r>
    </w:p>
    <w:p w14:paraId="20DBF082" w14:textId="77777777" w:rsidR="00647F18" w:rsidRDefault="00647F18" w:rsidP="00647F18">
      <w:r>
        <w:rPr>
          <w:noProof/>
        </w:rPr>
        <w:drawing>
          <wp:inline distT="0" distB="0" distL="0" distR="0" wp14:anchorId="5D47451F" wp14:editId="12339B31">
            <wp:extent cx="2505075" cy="5389622"/>
            <wp:effectExtent l="0" t="0" r="0" b="190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506946" cy="5393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AFBF5" w14:textId="09191572" w:rsidR="00647F18" w:rsidRDefault="00FA1A32" w:rsidP="00FA1A32">
      <w:pPr>
        <w:pStyle w:val="3"/>
      </w:pPr>
      <w:bookmarkStart w:id="38" w:name="_Toc204777417"/>
      <w:r>
        <w:rPr>
          <w:rFonts w:hint="eastAsia"/>
        </w:rPr>
        <w:t>查看证书</w:t>
      </w:r>
      <w:bookmarkEnd w:id="38"/>
    </w:p>
    <w:p w14:paraId="1FCBE0B2" w14:textId="77777777" w:rsidR="00FA1A32" w:rsidRDefault="00FA1A32" w:rsidP="00FA1A32">
      <w:pPr>
        <w:pStyle w:val="4"/>
        <w:spacing w:before="160" w:after="160"/>
        <w:textAlignment w:val="auto"/>
      </w:pPr>
      <w:r>
        <w:rPr>
          <w:rFonts w:hint="eastAsia"/>
        </w:rPr>
        <w:t>安装完成后，点击下图的受信任的凭据</w:t>
      </w:r>
    </w:p>
    <w:p w14:paraId="6B77C921" w14:textId="452A3F8B" w:rsidR="00FA1A32" w:rsidRPr="00FA1A32" w:rsidRDefault="00FA1A32" w:rsidP="00FA1A32">
      <w:r>
        <w:rPr>
          <w:rFonts w:hint="eastAsia"/>
        </w:rPr>
        <w:t xml:space="preserve">    </w:t>
      </w:r>
      <w:r>
        <w:rPr>
          <w:noProof/>
        </w:rPr>
        <w:drawing>
          <wp:inline distT="0" distB="0" distL="0" distR="0" wp14:anchorId="00D48F8B" wp14:editId="75936504">
            <wp:extent cx="3019425" cy="6496236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026480" cy="6511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1EB03" w14:textId="77777777" w:rsidR="00FA1A32" w:rsidRDefault="00FA1A32" w:rsidP="00FA1A32">
      <w:pPr>
        <w:pStyle w:val="4"/>
        <w:spacing w:before="160" w:after="160"/>
        <w:textAlignment w:val="auto"/>
      </w:pPr>
      <w:r>
        <w:rPr>
          <w:rFonts w:hint="eastAsia"/>
        </w:rPr>
        <w:t>切换到下图的用户，点击证书查看已安装证书的详情</w:t>
      </w:r>
    </w:p>
    <w:p w14:paraId="53A75245" w14:textId="51859F34" w:rsidR="00FA1A32" w:rsidRDefault="00FA1A32" w:rsidP="00FA1A32">
      <w:pPr>
        <w:pStyle w:val="4"/>
        <w:numPr>
          <w:ilvl w:val="0"/>
          <w:numId w:val="0"/>
        </w:numPr>
        <w:ind w:left="624"/>
      </w:pPr>
      <w:r>
        <w:rPr>
          <w:rFonts w:hint="eastAsia"/>
        </w:rPr>
        <w:t xml:space="preserve">    </w:t>
      </w:r>
      <w:r>
        <w:drawing>
          <wp:inline distT="0" distB="0" distL="0" distR="0" wp14:anchorId="33D38957" wp14:editId="5548A49F">
            <wp:extent cx="3121164" cy="6715125"/>
            <wp:effectExtent l="0" t="0" r="317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134297" cy="6743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21"/>
    <w:bookmarkEnd w:id="22"/>
    <w:bookmarkEnd w:id="23"/>
    <w:p w14:paraId="4DC2C648" w14:textId="161106A6" w:rsidR="00D77D43" w:rsidRPr="00D77D43" w:rsidRDefault="00D77D43" w:rsidP="00D77D43"/>
    <w:sectPr w:rsidR="00D77D43" w:rsidRPr="00D77D43" w:rsidSect="00600E50">
      <w:pgSz w:w="11907" w:h="16160" w:code="123"/>
      <w:pgMar w:top="1247" w:right="1134" w:bottom="1247" w:left="1134" w:header="851" w:footer="851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DE7CC62" w14:textId="77777777" w:rsidR="00AE517B" w:rsidRDefault="00AE517B">
      <w:r>
        <w:separator/>
      </w:r>
    </w:p>
  </w:endnote>
  <w:endnote w:type="continuationSeparator" w:id="0">
    <w:p w14:paraId="2E262E4F" w14:textId="77777777" w:rsidR="00AE517B" w:rsidRDefault="00AE51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Futura Hv">
    <w:altName w:val="Arial"/>
    <w:charset w:val="00"/>
    <w:family w:val="swiss"/>
    <w:pitch w:val="variable"/>
    <w:sig w:usb0="00000001" w:usb1="5000204A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Futura Bk">
    <w:altName w:val="Segoe UI"/>
    <w:charset w:val="00"/>
    <w:family w:val="swiss"/>
    <w:pitch w:val="variable"/>
    <w:sig w:usb0="00000001" w:usb1="5000204A" w:usb2="00000000" w:usb3="00000000" w:csb0="0000009F" w:csb1="00000000"/>
  </w:font>
  <w:font w:name="等线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59047854"/>
      <w:docPartObj>
        <w:docPartGallery w:val="Page Numbers (Bottom of Page)"/>
        <w:docPartUnique/>
      </w:docPartObj>
    </w:sdtPr>
    <w:sdtEndPr/>
    <w:sdtContent>
      <w:p w14:paraId="02DC6D2A" w14:textId="35255C17" w:rsidR="00FA1A32" w:rsidRPr="0059529B" w:rsidRDefault="00FA1A32" w:rsidP="0059529B">
        <w:pPr>
          <w:pStyle w:val="a5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1095D" w:rsidRPr="0081095D">
          <w:rPr>
            <w:noProof/>
            <w:lang w:val="zh-CN"/>
          </w:rPr>
          <w:t>8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507478F" w14:textId="77777777" w:rsidR="00AE517B" w:rsidRDefault="00AE517B">
      <w:r>
        <w:separator/>
      </w:r>
    </w:p>
  </w:footnote>
  <w:footnote w:type="continuationSeparator" w:id="0">
    <w:p w14:paraId="74E6881C" w14:textId="77777777" w:rsidR="00AE517B" w:rsidRDefault="00AE517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EC43634" w14:textId="77777777" w:rsidR="00FA1A32" w:rsidRPr="007C060C" w:rsidRDefault="00FA1A32" w:rsidP="007945AD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F"/>
    <w:multiLevelType w:val="singleLevel"/>
    <w:tmpl w:val="5B4253E2"/>
    <w:lvl w:ilvl="0">
      <w:start w:val="1"/>
      <w:numFmt w:val="decimal"/>
      <w:pStyle w:val="2"/>
      <w:lvlText w:val="%1."/>
      <w:lvlJc w:val="left"/>
      <w:pPr>
        <w:tabs>
          <w:tab w:val="num" w:pos="780"/>
        </w:tabs>
        <w:ind w:leftChars="200" w:left="780" w:hangingChars="200" w:hanging="360"/>
      </w:pPr>
    </w:lvl>
  </w:abstractNum>
  <w:abstractNum w:abstractNumId="1" w15:restartNumberingAfterBreak="0">
    <w:nsid w:val="00347114"/>
    <w:multiLevelType w:val="hybridMultilevel"/>
    <w:tmpl w:val="E4DC7D8C"/>
    <w:lvl w:ilvl="0" w:tplc="CFBAA416">
      <w:start w:val="1"/>
      <w:numFmt w:val="decimal"/>
      <w:lvlText w:val="(%1)"/>
      <w:lvlJc w:val="left"/>
      <w:pPr>
        <w:ind w:left="420" w:hanging="420"/>
      </w:pPr>
      <w:rPr>
        <w:rFonts w:ascii="Arial" w:eastAsia="宋体" w:hAnsi="Arial" w:cs="Times New Roman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A1335CA"/>
    <w:multiLevelType w:val="multilevel"/>
    <w:tmpl w:val="A5F2AF7C"/>
    <w:lvl w:ilvl="0">
      <w:numFmt w:val="decimal"/>
      <w:lvlText w:val=""/>
      <w:lvlJc w:val="left"/>
      <w:pPr>
        <w:tabs>
          <w:tab w:val="num" w:pos="1134"/>
        </w:tabs>
        <w:ind w:left="1134" w:hanging="510"/>
      </w:pPr>
      <w:rPr>
        <w:rFonts w:ascii="Symbol" w:hAnsi="Symbol" w:hint="default"/>
        <w:b/>
        <w:bCs w:val="0"/>
        <w:i w:val="0"/>
        <w:iCs w:val="0"/>
        <w:color w:val="auto"/>
        <w:sz w:val="20"/>
        <w:szCs w:val="20"/>
      </w:rPr>
    </w:lvl>
    <w:lvl w:ilvl="1">
      <w:numFmt w:val="decimal"/>
      <w:lvlText w:val=""/>
      <w:lvlJc w:val="left"/>
      <w:pPr>
        <w:tabs>
          <w:tab w:val="num" w:pos="1418"/>
        </w:tabs>
        <w:ind w:left="1418" w:hanging="284"/>
      </w:pPr>
      <w:rPr>
        <w:rFonts w:ascii="Wingdings" w:hAnsi="Wingdings" w:hint="default"/>
        <w:b w:val="0"/>
        <w:bCs w:val="0"/>
        <w:i w:val="0"/>
        <w:iCs w:val="0"/>
        <w:color w:val="auto"/>
        <w:sz w:val="12"/>
        <w:szCs w:val="20"/>
      </w:rPr>
    </w:lvl>
    <w:lvl w:ilvl="2">
      <w:numFmt w:val="decimal"/>
      <w:lvlText w:val=""/>
      <w:lvlJc w:val="left"/>
      <w:pPr>
        <w:tabs>
          <w:tab w:val="num" w:pos="1701"/>
        </w:tabs>
        <w:ind w:left="1701" w:hanging="283"/>
      </w:pPr>
      <w:rPr>
        <w:rFonts w:ascii="Symbol" w:hAnsi="Symbol" w:hint="default"/>
        <w:b w:val="0"/>
        <w:bCs w:val="0"/>
        <w:i w:val="0"/>
        <w:iCs w:val="0"/>
        <w:color w:val="auto"/>
        <w:sz w:val="20"/>
        <w:szCs w:val="20"/>
      </w:rPr>
    </w:lvl>
    <w:lvl w:ilvl="3">
      <w:numFmt w:val="decimal"/>
      <w:lvlRestart w:val="0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  <w:b w:val="0"/>
        <w:bCs w:val="0"/>
        <w:i w:val="0"/>
        <w:iCs w:val="0"/>
        <w:color w:val="auto"/>
        <w:sz w:val="20"/>
        <w:szCs w:val="20"/>
      </w:rPr>
    </w:lvl>
    <w:lvl w:ilvl="4">
      <w:numFmt w:val="decimal"/>
      <w:lvlText w:val=""/>
      <w:lvlJc w:val="left"/>
      <w:pPr>
        <w:tabs>
          <w:tab w:val="num" w:pos="680"/>
        </w:tabs>
        <w:ind w:left="680" w:hanging="283"/>
      </w:pPr>
      <w:rPr>
        <w:rFonts w:ascii="Wingdings" w:hAnsi="Wingdings" w:hint="default"/>
        <w:b w:val="0"/>
        <w:bCs w:val="0"/>
        <w:i w:val="0"/>
        <w:iCs w:val="0"/>
        <w:color w:val="auto"/>
        <w:sz w:val="10"/>
        <w:szCs w:val="20"/>
      </w:rPr>
    </w:lvl>
    <w:lvl w:ilvl="5">
      <w:numFmt w:val="decimal"/>
      <w:lvlRestart w:val="0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  <w:color w:val="auto"/>
        <w:sz w:val="20"/>
        <w:szCs w:val="20"/>
      </w:rPr>
    </w:lvl>
    <w:lvl w:ilvl="6">
      <w:start w:val="1"/>
      <w:numFmt w:val="none"/>
      <w:lvlText w:val="%7"/>
      <w:lvlJc w:val="left"/>
      <w:pPr>
        <w:tabs>
          <w:tab w:val="num" w:pos="323"/>
        </w:tabs>
        <w:ind w:left="323" w:firstLine="920"/>
      </w:pPr>
      <w:rPr>
        <w:color w:val="auto"/>
      </w:rPr>
    </w:lvl>
    <w:lvl w:ilvl="7">
      <w:start w:val="1"/>
      <w:numFmt w:val="none"/>
      <w:lvlText w:val="%8"/>
      <w:lvlJc w:val="left"/>
      <w:pPr>
        <w:tabs>
          <w:tab w:val="num" w:pos="323"/>
        </w:tabs>
        <w:ind w:left="323" w:firstLine="920"/>
      </w:pPr>
    </w:lvl>
    <w:lvl w:ilvl="8">
      <w:start w:val="1"/>
      <w:numFmt w:val="none"/>
      <w:lvlText w:val="%9"/>
      <w:lvlJc w:val="left"/>
      <w:pPr>
        <w:tabs>
          <w:tab w:val="num" w:pos="323"/>
        </w:tabs>
        <w:ind w:left="323" w:firstLine="920"/>
      </w:pPr>
    </w:lvl>
  </w:abstractNum>
  <w:abstractNum w:abstractNumId="3" w15:restartNumberingAfterBreak="0">
    <w:nsid w:val="0F654AD5"/>
    <w:multiLevelType w:val="multilevel"/>
    <w:tmpl w:val="08B08C24"/>
    <w:lvl w:ilvl="0">
      <w:start w:val="4"/>
      <w:numFmt w:val="decimal"/>
      <w:lvlText w:val="%1)"/>
      <w:lvlJc w:val="left"/>
      <w:pPr>
        <w:tabs>
          <w:tab w:val="num" w:pos="420"/>
        </w:tabs>
        <w:ind w:left="420" w:hanging="420"/>
      </w:pPr>
      <w:rPr>
        <w:rFonts w:hint="eastAsia"/>
        <w:b/>
        <w:bCs/>
        <w:i w:val="0"/>
        <w:iCs w:val="0"/>
        <w:caps w:val="0"/>
        <w:strike w:val="0"/>
        <w:dstrike w:val="0"/>
        <w:vanish w:val="0"/>
        <w:color w:val="auto"/>
        <w:sz w:val="36"/>
        <w:szCs w:val="36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isLgl/>
      <w:lvlText w:val="%1.%2"/>
      <w:lvlJc w:val="left"/>
      <w:pPr>
        <w:tabs>
          <w:tab w:val="num" w:pos="992"/>
        </w:tabs>
        <w:ind w:left="992" w:hanging="567"/>
      </w:pPr>
      <w:rPr>
        <w:rFonts w:hint="eastAsia"/>
        <w:b w:val="0"/>
        <w:bCs w:val="0"/>
        <w:i w:val="0"/>
        <w:iCs w:val="0"/>
        <w:caps w:val="0"/>
        <w:strike w:val="0"/>
        <w:dstrike w:val="0"/>
        <w:vanish w:val="0"/>
        <w:color w:val="auto"/>
        <w:sz w:val="30"/>
        <w:szCs w:val="3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4"/>
      <w:numFmt w:val="decimal"/>
      <w:lvlText w:val="%1.%2.%3"/>
      <w:lvlJc w:val="left"/>
      <w:pPr>
        <w:tabs>
          <w:tab w:val="num" w:pos="1418"/>
        </w:tabs>
        <w:ind w:left="1418" w:hanging="567"/>
      </w:pPr>
      <w:rPr>
        <w:rFonts w:hint="eastAsia"/>
        <w:b w:val="0"/>
        <w:bCs w:val="0"/>
        <w:i w:val="0"/>
        <w:iCs w:val="0"/>
        <w:caps w:val="0"/>
        <w:strike w:val="0"/>
        <w:dstrike w:val="0"/>
        <w:vanish w:val="0"/>
        <w:color w:val="auto"/>
        <w:sz w:val="24"/>
        <w:szCs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upperRoman"/>
      <w:lvlText w:val="%4."/>
      <w:lvlJc w:val="left"/>
      <w:pPr>
        <w:tabs>
          <w:tab w:val="num" w:pos="1696"/>
        </w:tabs>
        <w:ind w:left="1696" w:hanging="420"/>
      </w:pPr>
      <w:rPr>
        <w:rFonts w:hint="eastAsia"/>
        <w:b w:val="0"/>
        <w:bCs/>
        <w:i w:val="0"/>
        <w:iCs w:val="0"/>
        <w:caps w:val="0"/>
        <w:strike w:val="0"/>
        <w:dstrike w:val="0"/>
        <w:vanish w:val="0"/>
        <w:color w:val="auto"/>
        <w:sz w:val="21"/>
        <w:szCs w:val="21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  <w:b w:val="0"/>
        <w:bCs w:val="0"/>
        <w:i w:val="0"/>
        <w:iCs w:val="0"/>
        <w:caps w:val="0"/>
        <w:strike w:val="0"/>
        <w:dstrike w:val="0"/>
        <w:snapToGrid/>
        <w:vanish w:val="0"/>
        <w:color w:val="auto"/>
        <w:spacing w:val="0"/>
        <w:w w:val="100"/>
        <w:kern w:val="0"/>
        <w:position w:val="0"/>
        <w:sz w:val="21"/>
        <w:szCs w:val="21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Text w:val="图%6"/>
      <w:lvlJc w:val="left"/>
      <w:pPr>
        <w:tabs>
          <w:tab w:val="num" w:pos="2495"/>
        </w:tabs>
        <w:ind w:left="2546" w:hanging="420"/>
      </w:pPr>
      <w:rPr>
        <w:rFonts w:hint="eastAsia"/>
        <w:b w:val="0"/>
        <w:bCs/>
        <w:i w:val="0"/>
        <w:iCs w:val="0"/>
        <w:caps w:val="0"/>
        <w:strike w:val="0"/>
        <w:dstrike w:val="0"/>
        <w:vanish w:val="0"/>
        <w:color w:val="auto"/>
        <w:sz w:val="18"/>
        <w:szCs w:val="1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  <w:b w:val="0"/>
        <w:bCs w:val="0"/>
        <w:i w:val="0"/>
        <w:iCs w:val="0"/>
        <w:caps w:val="0"/>
        <w:strike w:val="0"/>
        <w:dstrike w:val="0"/>
        <w:snapToGrid/>
        <w:vanish w:val="0"/>
        <w:color w:val="auto"/>
        <w:spacing w:val="0"/>
        <w:w w:val="100"/>
        <w:kern w:val="0"/>
        <w:position w:val="0"/>
        <w:sz w:val="18"/>
        <w:szCs w:val="1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  <w:b/>
        <w:bCs/>
        <w:i w:val="0"/>
        <w:iCs w:val="0"/>
        <w:color w:val="auto"/>
        <w:sz w:val="21"/>
        <w:szCs w:val="21"/>
      </w:rPr>
    </w:lvl>
  </w:abstractNum>
  <w:abstractNum w:abstractNumId="4" w15:restartNumberingAfterBreak="0">
    <w:nsid w:val="10316575"/>
    <w:multiLevelType w:val="multilevel"/>
    <w:tmpl w:val="04090023"/>
    <w:styleLink w:val="a"/>
    <w:lvl w:ilvl="0">
      <w:start w:val="1"/>
      <w:numFmt w:val="upperRoman"/>
      <w:lvlText w:val="第 %1 条"/>
      <w:lvlJc w:val="left"/>
      <w:pPr>
        <w:tabs>
          <w:tab w:val="num" w:pos="1080"/>
        </w:tabs>
        <w:ind w:left="0" w:firstLine="0"/>
      </w:pPr>
    </w:lvl>
    <w:lvl w:ilvl="1">
      <w:start w:val="1"/>
      <w:numFmt w:val="decimalZero"/>
      <w:isLgl/>
      <w:lvlText w:val="节 %1.%2"/>
      <w:lvlJc w:val="left"/>
      <w:pPr>
        <w:tabs>
          <w:tab w:val="num" w:pos="72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5" w15:restartNumberingAfterBreak="0">
    <w:nsid w:val="152B3C31"/>
    <w:multiLevelType w:val="multilevel"/>
    <w:tmpl w:val="134EFBF6"/>
    <w:lvl w:ilvl="0">
      <w:start w:val="1"/>
      <w:numFmt w:val="decimal"/>
      <w:suff w:val="nothing"/>
      <w:lvlText w:val="%1  "/>
      <w:lvlJc w:val="left"/>
      <w:pPr>
        <w:ind w:left="-227" w:firstLine="0"/>
      </w:pPr>
      <w:rPr>
        <w:rFonts w:ascii="Arial" w:hAnsi="Arial" w:cs="Arial" w:hint="default"/>
        <w:b/>
        <w:bCs/>
        <w:i w:val="0"/>
        <w:iCs w:val="0"/>
        <w:caps w:val="0"/>
        <w:strike w:val="0"/>
        <w:dstrike w:val="0"/>
        <w:vanish w:val="0"/>
        <w:color w:val="800000"/>
        <w:sz w:val="72"/>
        <w:szCs w:val="72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suff w:val="nothing"/>
      <w:lvlText w:val="%1.%2  "/>
      <w:lvlJc w:val="left"/>
      <w:pPr>
        <w:ind w:left="-227" w:firstLine="0"/>
      </w:pPr>
      <w:rPr>
        <w:rFonts w:ascii="Arial" w:hAnsi="Arial" w:cs="Arial" w:hint="default"/>
        <w:b/>
        <w:bCs/>
        <w:i w:val="0"/>
        <w:iCs w:val="0"/>
        <w:caps w:val="0"/>
        <w:strike w:val="0"/>
        <w:dstrike w:val="0"/>
        <w:vanish w:val="0"/>
        <w:color w:val="auto"/>
        <w:sz w:val="30"/>
        <w:szCs w:val="3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suff w:val="nothing"/>
      <w:lvlText w:val="%1.%2.%3  "/>
      <w:lvlJc w:val="left"/>
      <w:pPr>
        <w:ind w:left="-227" w:firstLine="0"/>
      </w:pPr>
      <w:rPr>
        <w:rFonts w:ascii="Arial" w:hAnsi="Arial" w:cs="Arial" w:hint="default"/>
        <w:b/>
        <w:bCs/>
        <w:i w:val="0"/>
        <w:iCs w:val="0"/>
        <w:caps w:val="0"/>
        <w:strike w:val="0"/>
        <w:dstrike w:val="0"/>
        <w:vanish w:val="0"/>
        <w:color w:val="auto"/>
        <w:sz w:val="24"/>
        <w:szCs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upperRoman"/>
      <w:suff w:val="nothing"/>
      <w:lvlText w:val="%4. "/>
      <w:lvlJc w:val="left"/>
      <w:pPr>
        <w:ind w:left="907" w:hanging="170"/>
      </w:pPr>
      <w:rPr>
        <w:rFonts w:ascii="Arial" w:hAnsi="Arial" w:cs="Arial" w:hint="default"/>
        <w:b/>
        <w:bCs/>
        <w:i w:val="0"/>
        <w:iCs w:val="0"/>
        <w:caps w:val="0"/>
        <w:strike w:val="0"/>
        <w:dstrike w:val="0"/>
        <w:vanish w:val="0"/>
        <w:color w:val="auto"/>
        <w:sz w:val="21"/>
        <w:szCs w:val="21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5)"/>
      <w:lvlJc w:val="left"/>
      <w:pPr>
        <w:tabs>
          <w:tab w:val="num" w:pos="1021"/>
        </w:tabs>
        <w:ind w:left="1021" w:hanging="397"/>
      </w:pPr>
      <w:rPr>
        <w:rFonts w:ascii="Arial" w:eastAsia="宋体" w:hAnsi="Arial" w:hint="default"/>
        <w:b w:val="0"/>
        <w:bCs w:val="0"/>
        <w:i w:val="0"/>
        <w:iCs w:val="0"/>
        <w:caps w:val="0"/>
        <w:strike w:val="0"/>
        <w:dstrike w:val="0"/>
        <w:snapToGrid/>
        <w:vanish w:val="0"/>
        <w:color w:val="auto"/>
        <w:spacing w:val="0"/>
        <w:w w:val="100"/>
        <w:kern w:val="0"/>
        <w:position w:val="0"/>
        <w:sz w:val="20"/>
        <w:szCs w:val="2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Restart w:val="1"/>
      <w:suff w:val="space"/>
      <w:lvlText w:val="Figure %1-%6"/>
      <w:lvlJc w:val="left"/>
      <w:pPr>
        <w:ind w:left="765" w:firstLine="0"/>
      </w:pPr>
      <w:rPr>
        <w:rFonts w:ascii="Arial" w:hAnsi="Arial" w:cs="Arial Narrow" w:hint="default"/>
        <w:b/>
        <w:bCs/>
        <w:i w:val="0"/>
        <w:iCs w:val="0"/>
        <w:color w:val="auto"/>
        <w:sz w:val="20"/>
        <w:szCs w:val="20"/>
        <w:u w:val="none"/>
      </w:rPr>
    </w:lvl>
    <w:lvl w:ilvl="6">
      <w:start w:val="1"/>
      <w:numFmt w:val="decimal"/>
      <w:lvlRestart w:val="1"/>
      <w:suff w:val="space"/>
      <w:lvlText w:val="Table %1-%7"/>
      <w:lvlJc w:val="left"/>
      <w:pPr>
        <w:ind w:left="765" w:hanging="141"/>
      </w:pPr>
      <w:rPr>
        <w:rFonts w:ascii="Arial" w:eastAsia="宋体" w:hAnsi="Arial" w:hint="default"/>
        <w:b/>
        <w:bCs/>
        <w:i w:val="0"/>
        <w:iCs w:val="0"/>
        <w:caps w:val="0"/>
        <w:strike w:val="0"/>
        <w:dstrike w:val="0"/>
        <w:snapToGrid/>
        <w:vanish w:val="0"/>
        <w:color w:val="auto"/>
        <w:spacing w:val="0"/>
        <w:w w:val="100"/>
        <w:kern w:val="0"/>
        <w:position w:val="0"/>
        <w:sz w:val="20"/>
        <w:szCs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>
      <w:start w:val="1"/>
      <w:numFmt w:val="none"/>
      <w:pStyle w:val="INFeature"/>
      <w:suff w:val="nothing"/>
      <w:lvlText w:val=""/>
      <w:lvlJc w:val="left"/>
      <w:pPr>
        <w:ind w:left="-227" w:firstLine="0"/>
      </w:pPr>
      <w:rPr>
        <w:rFonts w:hint="eastAsia"/>
      </w:rPr>
    </w:lvl>
    <w:lvl w:ilvl="8">
      <w:start w:val="1"/>
      <w:numFmt w:val="decimal"/>
      <w:lvlText w:val="Step%9"/>
      <w:lvlJc w:val="left"/>
      <w:pPr>
        <w:tabs>
          <w:tab w:val="num" w:pos="907"/>
        </w:tabs>
        <w:ind w:left="907" w:hanging="850"/>
      </w:pPr>
      <w:rPr>
        <w:rFonts w:ascii="Arial" w:hAnsi="Arial" w:cs="Arial" w:hint="default"/>
        <w:b w:val="0"/>
        <w:bCs w:val="0"/>
        <w:i w:val="0"/>
        <w:iCs w:val="0"/>
        <w:caps w:val="0"/>
        <w:strike w:val="0"/>
        <w:dstrike w:val="0"/>
        <w:vanish w:val="0"/>
        <w:color w:val="auto"/>
        <w:sz w:val="20"/>
        <w:szCs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6" w15:restartNumberingAfterBreak="0">
    <w:nsid w:val="16F43AFC"/>
    <w:multiLevelType w:val="hybridMultilevel"/>
    <w:tmpl w:val="E08859F8"/>
    <w:lvl w:ilvl="0" w:tplc="F2AAEFA2">
      <w:start w:val="1"/>
      <w:numFmt w:val="decimal"/>
      <w:lvlText w:val="%1、"/>
      <w:lvlJc w:val="left"/>
      <w:pPr>
        <w:ind w:left="984" w:hanging="360"/>
      </w:pPr>
      <w:rPr>
        <w:rFonts w:ascii="Arial" w:hAnsi="Arial" w:cs="Arial" w:hint="default"/>
        <w:sz w:val="21"/>
      </w:rPr>
    </w:lvl>
    <w:lvl w:ilvl="1" w:tplc="04090019" w:tentative="1">
      <w:start w:val="1"/>
      <w:numFmt w:val="lowerLetter"/>
      <w:lvlText w:val="%2)"/>
      <w:lvlJc w:val="left"/>
      <w:pPr>
        <w:ind w:left="1464" w:hanging="420"/>
      </w:pPr>
    </w:lvl>
    <w:lvl w:ilvl="2" w:tplc="0409001B" w:tentative="1">
      <w:start w:val="1"/>
      <w:numFmt w:val="lowerRoman"/>
      <w:lvlText w:val="%3."/>
      <w:lvlJc w:val="right"/>
      <w:pPr>
        <w:ind w:left="1884" w:hanging="420"/>
      </w:pPr>
    </w:lvl>
    <w:lvl w:ilvl="3" w:tplc="0409000F" w:tentative="1">
      <w:start w:val="1"/>
      <w:numFmt w:val="decimal"/>
      <w:lvlText w:val="%4."/>
      <w:lvlJc w:val="left"/>
      <w:pPr>
        <w:ind w:left="2304" w:hanging="420"/>
      </w:pPr>
    </w:lvl>
    <w:lvl w:ilvl="4" w:tplc="04090019" w:tentative="1">
      <w:start w:val="1"/>
      <w:numFmt w:val="lowerLetter"/>
      <w:lvlText w:val="%5)"/>
      <w:lvlJc w:val="left"/>
      <w:pPr>
        <w:ind w:left="2724" w:hanging="420"/>
      </w:pPr>
    </w:lvl>
    <w:lvl w:ilvl="5" w:tplc="0409001B" w:tentative="1">
      <w:start w:val="1"/>
      <w:numFmt w:val="lowerRoman"/>
      <w:lvlText w:val="%6."/>
      <w:lvlJc w:val="right"/>
      <w:pPr>
        <w:ind w:left="3144" w:hanging="420"/>
      </w:pPr>
    </w:lvl>
    <w:lvl w:ilvl="6" w:tplc="0409000F" w:tentative="1">
      <w:start w:val="1"/>
      <w:numFmt w:val="decimal"/>
      <w:lvlText w:val="%7."/>
      <w:lvlJc w:val="left"/>
      <w:pPr>
        <w:ind w:left="3564" w:hanging="420"/>
      </w:pPr>
    </w:lvl>
    <w:lvl w:ilvl="7" w:tplc="04090019" w:tentative="1">
      <w:start w:val="1"/>
      <w:numFmt w:val="lowerLetter"/>
      <w:lvlText w:val="%8)"/>
      <w:lvlJc w:val="left"/>
      <w:pPr>
        <w:ind w:left="3984" w:hanging="420"/>
      </w:pPr>
    </w:lvl>
    <w:lvl w:ilvl="8" w:tplc="0409001B" w:tentative="1">
      <w:start w:val="1"/>
      <w:numFmt w:val="lowerRoman"/>
      <w:lvlText w:val="%9."/>
      <w:lvlJc w:val="right"/>
      <w:pPr>
        <w:ind w:left="4404" w:hanging="420"/>
      </w:pPr>
    </w:lvl>
  </w:abstractNum>
  <w:abstractNum w:abstractNumId="7" w15:restartNumberingAfterBreak="0">
    <w:nsid w:val="23BC1125"/>
    <w:multiLevelType w:val="multilevel"/>
    <w:tmpl w:val="7FB4947E"/>
    <w:lvl w:ilvl="0">
      <w:start w:val="1"/>
      <w:numFmt w:val="decimal"/>
      <w:pStyle w:val="1"/>
      <w:suff w:val="nothing"/>
      <w:lvlText w:val="%1 "/>
      <w:lvlJc w:val="left"/>
      <w:pPr>
        <w:ind w:left="0" w:firstLine="0"/>
      </w:pPr>
      <w:rPr>
        <w:rFonts w:ascii="Arial" w:eastAsia="黑体" w:hAnsi="Arial" w:cs="Arial" w:hint="default"/>
        <w:b/>
        <w:bCs/>
        <w:i w:val="0"/>
        <w:iCs w:val="0"/>
        <w:caps w:val="0"/>
        <w:strike w:val="0"/>
        <w:dstrike w:val="0"/>
        <w:vanish w:val="0"/>
        <w:color w:val="800000"/>
        <w:sz w:val="36"/>
        <w:szCs w:val="4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20"/>
      <w:suff w:val="nothing"/>
      <w:lvlText w:val="%1.%2  "/>
      <w:lvlJc w:val="left"/>
      <w:pPr>
        <w:ind w:left="0" w:firstLine="0"/>
      </w:pPr>
      <w:rPr>
        <w:rFonts w:ascii="Arial" w:eastAsia="黑体" w:hAnsi="Arial" w:cs="Arial" w:hint="default"/>
        <w:b w:val="0"/>
        <w:bCs/>
        <w:i w:val="0"/>
        <w:iCs w:val="0"/>
        <w:caps w:val="0"/>
        <w:strike w:val="0"/>
        <w:dstrike w:val="0"/>
        <w:vanish w:val="0"/>
        <w:color w:val="800000"/>
        <w:sz w:val="30"/>
        <w:szCs w:val="3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3"/>
      <w:suff w:val="nothing"/>
      <w:lvlText w:val="%1.%2.%3  "/>
      <w:lvlJc w:val="left"/>
      <w:pPr>
        <w:ind w:left="0" w:firstLine="0"/>
      </w:pPr>
      <w:rPr>
        <w:rFonts w:ascii="Arial" w:eastAsia="黑体" w:hAnsi="Arial" w:cs="Arial" w:hint="default"/>
        <w:b w:val="0"/>
        <w:bCs/>
        <w:i w:val="0"/>
        <w:iCs w:val="0"/>
        <w:caps w:val="0"/>
        <w:strike w:val="0"/>
        <w:dstrike w:val="0"/>
        <w:vanish w:val="0"/>
        <w:color w:val="800000"/>
        <w:sz w:val="24"/>
        <w:szCs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4"/>
      <w:suff w:val="nothing"/>
      <w:lvlText w:val="%4. "/>
      <w:lvlJc w:val="left"/>
      <w:pPr>
        <w:ind w:left="0" w:firstLine="624"/>
      </w:pPr>
      <w:rPr>
        <w:rFonts w:ascii="Arial" w:eastAsia="黑体" w:hAnsi="Arial" w:cs="Arial" w:hint="default"/>
        <w:b w:val="0"/>
        <w:bCs/>
        <w:i w:val="0"/>
        <w:iCs w:val="0"/>
        <w:caps w:val="0"/>
        <w:strike w:val="0"/>
        <w:dstrike w:val="0"/>
        <w:vanish w:val="0"/>
        <w:color w:val="800000"/>
        <w:sz w:val="21"/>
        <w:szCs w:val="21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pStyle w:val="ItemStep"/>
      <w:lvlText w:val="(%5)"/>
      <w:lvlJc w:val="left"/>
      <w:pPr>
        <w:tabs>
          <w:tab w:val="num" w:pos="1134"/>
        </w:tabs>
        <w:ind w:left="1134" w:hanging="510"/>
      </w:pPr>
      <w:rPr>
        <w:rFonts w:ascii="Arial" w:eastAsia="宋体" w:hAnsi="Arial" w:hint="default"/>
        <w:b w:val="0"/>
        <w:bCs w:val="0"/>
        <w:i w:val="0"/>
        <w:iCs w:val="0"/>
        <w:color w:val="auto"/>
        <w:sz w:val="21"/>
        <w:szCs w:val="20"/>
        <w:u w:val="none"/>
      </w:rPr>
    </w:lvl>
    <w:lvl w:ilvl="5">
      <w:start w:val="1"/>
      <w:numFmt w:val="decimal"/>
      <w:lvlRestart w:val="0"/>
      <w:pStyle w:val="FigureDescription"/>
      <w:suff w:val="space"/>
      <w:lvlText w:val="图%6"/>
      <w:lvlJc w:val="left"/>
      <w:pPr>
        <w:ind w:left="0" w:firstLine="624"/>
      </w:pPr>
      <w:rPr>
        <w:rFonts w:ascii="Arial" w:eastAsia="黑体" w:hAnsi="Arial" w:cs="Arial Narrow" w:hint="default"/>
        <w:b w:val="0"/>
        <w:bCs/>
        <w:i w:val="0"/>
        <w:iCs w:val="0"/>
        <w:color w:val="auto"/>
        <w:sz w:val="21"/>
        <w:szCs w:val="20"/>
        <w:u w:val="none"/>
        <w:lang w:val="en-US"/>
      </w:rPr>
    </w:lvl>
    <w:lvl w:ilvl="6">
      <w:start w:val="1"/>
      <w:numFmt w:val="decimal"/>
      <w:lvlRestart w:val="0"/>
      <w:pStyle w:val="TableDescription"/>
      <w:suff w:val="space"/>
      <w:lvlText w:val="表%7"/>
      <w:lvlJc w:val="left"/>
      <w:pPr>
        <w:ind w:left="3770" w:hanging="510"/>
      </w:pPr>
      <w:rPr>
        <w:rFonts w:ascii="Arial" w:eastAsia="黑体" w:hAnsi="Arial" w:hint="default"/>
        <w:b w:val="0"/>
        <w:bCs/>
        <w:i w:val="0"/>
        <w:iCs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1"/>
        <w:szCs w:val="1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>
      <w:start w:val="1"/>
      <w:numFmt w:val="lowerLetter"/>
      <w:lvlRestart w:val="5"/>
      <w:pStyle w:val="ItemStep2"/>
      <w:lvlText w:val="%8."/>
      <w:lvlJc w:val="left"/>
      <w:pPr>
        <w:tabs>
          <w:tab w:val="num" w:pos="1418"/>
        </w:tabs>
        <w:ind w:left="1418" w:hanging="284"/>
      </w:pPr>
      <w:rPr>
        <w:rFonts w:ascii="Arial" w:eastAsia="宋体" w:hAnsi="Arial" w:hint="default"/>
        <w:color w:val="auto"/>
        <w:sz w:val="21"/>
        <w:szCs w:val="18"/>
      </w:rPr>
    </w:lvl>
    <w:lvl w:ilvl="8">
      <w:start w:val="1"/>
      <w:numFmt w:val="decimal"/>
      <w:lvlRestart w:val="4"/>
      <w:pStyle w:val="INStep"/>
      <w:lvlText w:val="步骤%9"/>
      <w:lvlJc w:val="left"/>
      <w:pPr>
        <w:tabs>
          <w:tab w:val="num" w:pos="737"/>
        </w:tabs>
        <w:ind w:left="737" w:hanging="737"/>
      </w:pPr>
      <w:rPr>
        <w:rFonts w:ascii="Arial" w:eastAsia="宋体" w:hAnsi="Arial" w:cs="Arial" w:hint="default"/>
        <w:b/>
        <w:bCs w:val="0"/>
        <w:i w:val="0"/>
        <w:iCs w:val="0"/>
        <w:caps w:val="0"/>
        <w:strike w:val="0"/>
        <w:dstrike w:val="0"/>
        <w:vanish w:val="0"/>
        <w:color w:val="auto"/>
        <w:sz w:val="21"/>
        <w:szCs w:val="1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8" w15:restartNumberingAfterBreak="0">
    <w:nsid w:val="33561F5F"/>
    <w:multiLevelType w:val="multilevel"/>
    <w:tmpl w:val="0409001D"/>
    <w:styleLink w:val="111111"/>
    <w:lvl w:ilvl="0">
      <w:start w:val="1"/>
      <w:numFmt w:val="decimal"/>
      <w:lvlText w:val="%1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"/>
      <w:lvlJc w:val="left"/>
      <w:pPr>
        <w:tabs>
          <w:tab w:val="num" w:pos="992"/>
        </w:tabs>
        <w:ind w:left="992" w:hanging="567"/>
      </w:p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1418" w:hanging="567"/>
      </w:p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</w:lvl>
  </w:abstractNum>
  <w:abstractNum w:abstractNumId="9" w15:restartNumberingAfterBreak="0">
    <w:nsid w:val="344A3111"/>
    <w:multiLevelType w:val="hybridMultilevel"/>
    <w:tmpl w:val="E4DC7D8C"/>
    <w:lvl w:ilvl="0" w:tplc="CFBAA416">
      <w:start w:val="1"/>
      <w:numFmt w:val="decimal"/>
      <w:lvlText w:val="(%1)"/>
      <w:lvlJc w:val="left"/>
      <w:pPr>
        <w:ind w:left="420" w:hanging="420"/>
      </w:pPr>
      <w:rPr>
        <w:rFonts w:ascii="Arial" w:eastAsia="宋体" w:hAnsi="Arial" w:cs="Times New Roman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38A71F9E"/>
    <w:multiLevelType w:val="multilevel"/>
    <w:tmpl w:val="A5F2AF7C"/>
    <w:lvl w:ilvl="0">
      <w:numFmt w:val="decimal"/>
      <w:lvlText w:val=""/>
      <w:lvlJc w:val="left"/>
      <w:pPr>
        <w:tabs>
          <w:tab w:val="num" w:pos="1134"/>
        </w:tabs>
        <w:ind w:left="1134" w:hanging="510"/>
      </w:pPr>
      <w:rPr>
        <w:rFonts w:ascii="Symbol" w:hAnsi="Symbol" w:hint="default"/>
        <w:b/>
        <w:bCs w:val="0"/>
        <w:i w:val="0"/>
        <w:iCs w:val="0"/>
        <w:color w:val="auto"/>
        <w:sz w:val="20"/>
        <w:szCs w:val="20"/>
      </w:rPr>
    </w:lvl>
    <w:lvl w:ilvl="1">
      <w:numFmt w:val="decimal"/>
      <w:lvlText w:val=""/>
      <w:lvlJc w:val="left"/>
      <w:pPr>
        <w:tabs>
          <w:tab w:val="num" w:pos="1418"/>
        </w:tabs>
        <w:ind w:left="1418" w:hanging="284"/>
      </w:pPr>
      <w:rPr>
        <w:rFonts w:ascii="Wingdings" w:hAnsi="Wingdings" w:hint="default"/>
        <w:b w:val="0"/>
        <w:bCs w:val="0"/>
        <w:i w:val="0"/>
        <w:iCs w:val="0"/>
        <w:color w:val="auto"/>
        <w:sz w:val="12"/>
        <w:szCs w:val="20"/>
      </w:rPr>
    </w:lvl>
    <w:lvl w:ilvl="2">
      <w:numFmt w:val="decimal"/>
      <w:lvlText w:val=""/>
      <w:lvlJc w:val="left"/>
      <w:pPr>
        <w:tabs>
          <w:tab w:val="num" w:pos="1701"/>
        </w:tabs>
        <w:ind w:left="1701" w:hanging="283"/>
      </w:pPr>
      <w:rPr>
        <w:rFonts w:ascii="Symbol" w:hAnsi="Symbol" w:hint="default"/>
        <w:b w:val="0"/>
        <w:bCs w:val="0"/>
        <w:i w:val="0"/>
        <w:iCs w:val="0"/>
        <w:color w:val="auto"/>
        <w:sz w:val="20"/>
        <w:szCs w:val="20"/>
      </w:rPr>
    </w:lvl>
    <w:lvl w:ilvl="3">
      <w:numFmt w:val="decimal"/>
      <w:lvlRestart w:val="0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  <w:b w:val="0"/>
        <w:bCs w:val="0"/>
        <w:i w:val="0"/>
        <w:iCs w:val="0"/>
        <w:color w:val="auto"/>
        <w:sz w:val="20"/>
        <w:szCs w:val="20"/>
      </w:rPr>
    </w:lvl>
    <w:lvl w:ilvl="4">
      <w:numFmt w:val="decimal"/>
      <w:lvlText w:val=""/>
      <w:lvlJc w:val="left"/>
      <w:pPr>
        <w:tabs>
          <w:tab w:val="num" w:pos="680"/>
        </w:tabs>
        <w:ind w:left="680" w:hanging="283"/>
      </w:pPr>
      <w:rPr>
        <w:rFonts w:ascii="Wingdings" w:hAnsi="Wingdings" w:hint="default"/>
        <w:b w:val="0"/>
        <w:bCs w:val="0"/>
        <w:i w:val="0"/>
        <w:iCs w:val="0"/>
        <w:color w:val="auto"/>
        <w:sz w:val="10"/>
        <w:szCs w:val="20"/>
      </w:rPr>
    </w:lvl>
    <w:lvl w:ilvl="5">
      <w:numFmt w:val="decimal"/>
      <w:lvlRestart w:val="0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  <w:color w:val="auto"/>
        <w:sz w:val="20"/>
        <w:szCs w:val="20"/>
      </w:rPr>
    </w:lvl>
    <w:lvl w:ilvl="6">
      <w:start w:val="1"/>
      <w:numFmt w:val="none"/>
      <w:lvlText w:val="%7"/>
      <w:lvlJc w:val="left"/>
      <w:pPr>
        <w:tabs>
          <w:tab w:val="num" w:pos="323"/>
        </w:tabs>
        <w:ind w:left="323" w:firstLine="920"/>
      </w:pPr>
      <w:rPr>
        <w:color w:val="auto"/>
      </w:rPr>
    </w:lvl>
    <w:lvl w:ilvl="7">
      <w:start w:val="1"/>
      <w:numFmt w:val="none"/>
      <w:lvlText w:val="%8"/>
      <w:lvlJc w:val="left"/>
      <w:pPr>
        <w:tabs>
          <w:tab w:val="num" w:pos="323"/>
        </w:tabs>
        <w:ind w:left="323" w:firstLine="920"/>
      </w:pPr>
    </w:lvl>
    <w:lvl w:ilvl="8">
      <w:start w:val="1"/>
      <w:numFmt w:val="none"/>
      <w:lvlText w:val="%9"/>
      <w:lvlJc w:val="left"/>
      <w:pPr>
        <w:tabs>
          <w:tab w:val="num" w:pos="323"/>
        </w:tabs>
        <w:ind w:left="323" w:firstLine="920"/>
      </w:pPr>
    </w:lvl>
  </w:abstractNum>
  <w:abstractNum w:abstractNumId="11" w15:restartNumberingAfterBreak="0">
    <w:nsid w:val="45981105"/>
    <w:multiLevelType w:val="hybridMultilevel"/>
    <w:tmpl w:val="1234D968"/>
    <w:lvl w:ilvl="0" w:tplc="17A466DA">
      <w:start w:val="1"/>
      <w:numFmt w:val="decimal"/>
      <w:lvlText w:val="%1、"/>
      <w:lvlJc w:val="left"/>
      <w:pPr>
        <w:ind w:left="98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64" w:hanging="420"/>
      </w:pPr>
    </w:lvl>
    <w:lvl w:ilvl="2" w:tplc="0409001B" w:tentative="1">
      <w:start w:val="1"/>
      <w:numFmt w:val="lowerRoman"/>
      <w:lvlText w:val="%3."/>
      <w:lvlJc w:val="right"/>
      <w:pPr>
        <w:ind w:left="1884" w:hanging="420"/>
      </w:pPr>
    </w:lvl>
    <w:lvl w:ilvl="3" w:tplc="0409000F" w:tentative="1">
      <w:start w:val="1"/>
      <w:numFmt w:val="decimal"/>
      <w:lvlText w:val="%4."/>
      <w:lvlJc w:val="left"/>
      <w:pPr>
        <w:ind w:left="2304" w:hanging="420"/>
      </w:pPr>
    </w:lvl>
    <w:lvl w:ilvl="4" w:tplc="04090019" w:tentative="1">
      <w:start w:val="1"/>
      <w:numFmt w:val="lowerLetter"/>
      <w:lvlText w:val="%5)"/>
      <w:lvlJc w:val="left"/>
      <w:pPr>
        <w:ind w:left="2724" w:hanging="420"/>
      </w:pPr>
    </w:lvl>
    <w:lvl w:ilvl="5" w:tplc="0409001B" w:tentative="1">
      <w:start w:val="1"/>
      <w:numFmt w:val="lowerRoman"/>
      <w:lvlText w:val="%6."/>
      <w:lvlJc w:val="right"/>
      <w:pPr>
        <w:ind w:left="3144" w:hanging="420"/>
      </w:pPr>
    </w:lvl>
    <w:lvl w:ilvl="6" w:tplc="0409000F" w:tentative="1">
      <w:start w:val="1"/>
      <w:numFmt w:val="decimal"/>
      <w:lvlText w:val="%7."/>
      <w:lvlJc w:val="left"/>
      <w:pPr>
        <w:ind w:left="3564" w:hanging="420"/>
      </w:pPr>
    </w:lvl>
    <w:lvl w:ilvl="7" w:tplc="04090019" w:tentative="1">
      <w:start w:val="1"/>
      <w:numFmt w:val="lowerLetter"/>
      <w:lvlText w:val="%8)"/>
      <w:lvlJc w:val="left"/>
      <w:pPr>
        <w:ind w:left="3984" w:hanging="420"/>
      </w:pPr>
    </w:lvl>
    <w:lvl w:ilvl="8" w:tplc="0409001B" w:tentative="1">
      <w:start w:val="1"/>
      <w:numFmt w:val="lowerRoman"/>
      <w:lvlText w:val="%9."/>
      <w:lvlJc w:val="right"/>
      <w:pPr>
        <w:ind w:left="4404" w:hanging="420"/>
      </w:pPr>
    </w:lvl>
  </w:abstractNum>
  <w:abstractNum w:abstractNumId="12" w15:restartNumberingAfterBreak="0">
    <w:nsid w:val="466B47EC"/>
    <w:multiLevelType w:val="hybridMultilevel"/>
    <w:tmpl w:val="A0103518"/>
    <w:lvl w:ilvl="0" w:tplc="0CF44112">
      <w:start w:val="1"/>
      <w:numFmt w:val="decimal"/>
      <w:lvlText w:val="%1、"/>
      <w:lvlJc w:val="left"/>
      <w:pPr>
        <w:ind w:left="1224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1704" w:hanging="420"/>
      </w:pPr>
    </w:lvl>
    <w:lvl w:ilvl="2" w:tplc="0409001B" w:tentative="1">
      <w:start w:val="1"/>
      <w:numFmt w:val="lowerRoman"/>
      <w:lvlText w:val="%3."/>
      <w:lvlJc w:val="right"/>
      <w:pPr>
        <w:ind w:left="2124" w:hanging="420"/>
      </w:pPr>
    </w:lvl>
    <w:lvl w:ilvl="3" w:tplc="0409000F" w:tentative="1">
      <w:start w:val="1"/>
      <w:numFmt w:val="decimal"/>
      <w:lvlText w:val="%4."/>
      <w:lvlJc w:val="left"/>
      <w:pPr>
        <w:ind w:left="2544" w:hanging="420"/>
      </w:pPr>
    </w:lvl>
    <w:lvl w:ilvl="4" w:tplc="04090019" w:tentative="1">
      <w:start w:val="1"/>
      <w:numFmt w:val="lowerLetter"/>
      <w:lvlText w:val="%5)"/>
      <w:lvlJc w:val="left"/>
      <w:pPr>
        <w:ind w:left="2964" w:hanging="420"/>
      </w:pPr>
    </w:lvl>
    <w:lvl w:ilvl="5" w:tplc="0409001B" w:tentative="1">
      <w:start w:val="1"/>
      <w:numFmt w:val="lowerRoman"/>
      <w:lvlText w:val="%6."/>
      <w:lvlJc w:val="right"/>
      <w:pPr>
        <w:ind w:left="3384" w:hanging="420"/>
      </w:pPr>
    </w:lvl>
    <w:lvl w:ilvl="6" w:tplc="0409000F" w:tentative="1">
      <w:start w:val="1"/>
      <w:numFmt w:val="decimal"/>
      <w:lvlText w:val="%7."/>
      <w:lvlJc w:val="left"/>
      <w:pPr>
        <w:ind w:left="3804" w:hanging="420"/>
      </w:pPr>
    </w:lvl>
    <w:lvl w:ilvl="7" w:tplc="04090019" w:tentative="1">
      <w:start w:val="1"/>
      <w:numFmt w:val="lowerLetter"/>
      <w:lvlText w:val="%8)"/>
      <w:lvlJc w:val="left"/>
      <w:pPr>
        <w:ind w:left="4224" w:hanging="420"/>
      </w:pPr>
    </w:lvl>
    <w:lvl w:ilvl="8" w:tplc="0409001B" w:tentative="1">
      <w:start w:val="1"/>
      <w:numFmt w:val="lowerRoman"/>
      <w:lvlText w:val="%9."/>
      <w:lvlJc w:val="right"/>
      <w:pPr>
        <w:ind w:left="4644" w:hanging="420"/>
      </w:pPr>
    </w:lvl>
  </w:abstractNum>
  <w:abstractNum w:abstractNumId="13" w15:restartNumberingAfterBreak="0">
    <w:nsid w:val="4E37518A"/>
    <w:multiLevelType w:val="multilevel"/>
    <w:tmpl w:val="A5F2AF7C"/>
    <w:lvl w:ilvl="0">
      <w:start w:val="1"/>
      <w:numFmt w:val="bullet"/>
      <w:pStyle w:val="ItemList"/>
      <w:lvlText w:val=""/>
      <w:lvlJc w:val="left"/>
      <w:pPr>
        <w:tabs>
          <w:tab w:val="num" w:pos="1134"/>
        </w:tabs>
        <w:ind w:left="1134" w:hanging="510"/>
      </w:pPr>
      <w:rPr>
        <w:rFonts w:ascii="Symbol" w:hAnsi="Symbol" w:hint="default"/>
        <w:b/>
        <w:bCs w:val="0"/>
        <w:i w:val="0"/>
        <w:iCs w:val="0"/>
        <w:color w:val="auto"/>
        <w:sz w:val="20"/>
        <w:szCs w:val="20"/>
      </w:rPr>
    </w:lvl>
    <w:lvl w:ilvl="1">
      <w:start w:val="1"/>
      <w:numFmt w:val="bullet"/>
      <w:pStyle w:val="ItemList2"/>
      <w:lvlText w:val=""/>
      <w:lvlJc w:val="left"/>
      <w:pPr>
        <w:tabs>
          <w:tab w:val="num" w:pos="1418"/>
        </w:tabs>
        <w:ind w:left="1418" w:hanging="284"/>
      </w:pPr>
      <w:rPr>
        <w:rFonts w:ascii="Wingdings" w:hAnsi="Wingdings" w:hint="default"/>
        <w:b w:val="0"/>
        <w:bCs w:val="0"/>
        <w:i w:val="0"/>
        <w:iCs w:val="0"/>
        <w:color w:val="auto"/>
        <w:sz w:val="12"/>
        <w:szCs w:val="20"/>
      </w:rPr>
    </w:lvl>
    <w:lvl w:ilvl="2">
      <w:start w:val="1"/>
      <w:numFmt w:val="bullet"/>
      <w:pStyle w:val="ItemList3"/>
      <w:lvlText w:val=""/>
      <w:lvlJc w:val="left"/>
      <w:pPr>
        <w:tabs>
          <w:tab w:val="num" w:pos="1701"/>
        </w:tabs>
        <w:ind w:left="1701" w:hanging="283"/>
      </w:pPr>
      <w:rPr>
        <w:rFonts w:ascii="Symbol" w:hAnsi="Symbol" w:hint="default"/>
        <w:b w:val="0"/>
        <w:bCs w:val="0"/>
        <w:i w:val="0"/>
        <w:iCs w:val="0"/>
        <w:color w:val="auto"/>
        <w:sz w:val="20"/>
        <w:szCs w:val="20"/>
      </w:rPr>
    </w:lvl>
    <w:lvl w:ilvl="3">
      <w:start w:val="1"/>
      <w:numFmt w:val="bullet"/>
      <w:lvlRestart w:val="0"/>
      <w:pStyle w:val="ItemListinTable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  <w:b w:val="0"/>
        <w:bCs w:val="0"/>
        <w:i w:val="0"/>
        <w:iCs w:val="0"/>
        <w:color w:val="auto"/>
        <w:sz w:val="20"/>
        <w:szCs w:val="20"/>
      </w:rPr>
    </w:lvl>
    <w:lvl w:ilvl="4">
      <w:start w:val="1"/>
      <w:numFmt w:val="bullet"/>
      <w:pStyle w:val="ItemListinTable2"/>
      <w:lvlText w:val=""/>
      <w:lvlJc w:val="left"/>
      <w:pPr>
        <w:tabs>
          <w:tab w:val="num" w:pos="680"/>
        </w:tabs>
        <w:ind w:left="680" w:hanging="283"/>
      </w:pPr>
      <w:rPr>
        <w:rFonts w:ascii="Wingdings" w:hAnsi="Wingdings" w:hint="default"/>
        <w:b w:val="0"/>
        <w:bCs w:val="0"/>
        <w:i w:val="0"/>
        <w:iCs w:val="0"/>
        <w:color w:val="auto"/>
        <w:sz w:val="10"/>
        <w:szCs w:val="20"/>
      </w:rPr>
    </w:lvl>
    <w:lvl w:ilvl="5">
      <w:start w:val="1"/>
      <w:numFmt w:val="bullet"/>
      <w:lvlRestart w:val="0"/>
      <w:pStyle w:val="NotesTextListinTable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  <w:color w:val="auto"/>
        <w:sz w:val="20"/>
        <w:szCs w:val="20"/>
      </w:rPr>
    </w:lvl>
    <w:lvl w:ilvl="6">
      <w:start w:val="1"/>
      <w:numFmt w:val="none"/>
      <w:lvlText w:val="%7"/>
      <w:lvlJc w:val="left"/>
      <w:pPr>
        <w:tabs>
          <w:tab w:val="num" w:pos="323"/>
        </w:tabs>
        <w:ind w:left="323" w:firstLine="920"/>
      </w:pPr>
      <w:rPr>
        <w:rFonts w:hint="default"/>
        <w:color w:val="auto"/>
      </w:rPr>
    </w:lvl>
    <w:lvl w:ilvl="7">
      <w:start w:val="1"/>
      <w:numFmt w:val="none"/>
      <w:lvlText w:val="%8"/>
      <w:lvlJc w:val="left"/>
      <w:pPr>
        <w:tabs>
          <w:tab w:val="num" w:pos="323"/>
        </w:tabs>
        <w:ind w:left="323" w:firstLine="920"/>
      </w:pPr>
      <w:rPr>
        <w:rFonts w:hint="default"/>
      </w:rPr>
    </w:lvl>
    <w:lvl w:ilvl="8">
      <w:start w:val="1"/>
      <w:numFmt w:val="none"/>
      <w:lvlText w:val="%9"/>
      <w:lvlJc w:val="left"/>
      <w:pPr>
        <w:tabs>
          <w:tab w:val="num" w:pos="323"/>
        </w:tabs>
        <w:ind w:left="323" w:firstLine="920"/>
      </w:pPr>
      <w:rPr>
        <w:rFonts w:hint="default"/>
      </w:rPr>
    </w:lvl>
  </w:abstractNum>
  <w:abstractNum w:abstractNumId="14" w15:restartNumberingAfterBreak="0">
    <w:nsid w:val="5DC47C68"/>
    <w:multiLevelType w:val="multilevel"/>
    <w:tmpl w:val="8FE271AC"/>
    <w:lvl w:ilvl="0">
      <w:start w:val="1"/>
      <w:numFmt w:val="decimal"/>
      <w:pStyle w:val="ItemStepinTable"/>
      <w:lvlText w:val="%1."/>
      <w:lvlJc w:val="left"/>
      <w:pPr>
        <w:tabs>
          <w:tab w:val="num" w:pos="0"/>
        </w:tabs>
        <w:ind w:left="397" w:hanging="397"/>
      </w:pPr>
      <w:rPr>
        <w:rFonts w:ascii="Arial" w:hAnsi="Arial" w:hint="default"/>
        <w:b/>
        <w:i w:val="0"/>
        <w:color w:val="auto"/>
        <w:sz w:val="18"/>
        <w:szCs w:val="18"/>
        <w:u w:val="none"/>
      </w:rPr>
    </w:lvl>
    <w:lvl w:ilvl="1">
      <w:start w:val="1"/>
      <w:numFmt w:val="lowerLetter"/>
      <w:pStyle w:val="ItemStepinTable2"/>
      <w:lvlText w:val="%2."/>
      <w:lvlJc w:val="left"/>
      <w:pPr>
        <w:tabs>
          <w:tab w:val="num" w:pos="397"/>
        </w:tabs>
        <w:ind w:left="680" w:hanging="283"/>
      </w:pPr>
      <w:rPr>
        <w:rFonts w:ascii="Arial" w:hAnsi="Arial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18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lowerLetter"/>
      <w:lvlRestart w:val="1"/>
      <w:pStyle w:val="ItemStepinTable2F"/>
      <w:lvlText w:val="%3"/>
      <w:lvlJc w:val="left"/>
      <w:pPr>
        <w:tabs>
          <w:tab w:val="num" w:pos="0"/>
        </w:tabs>
        <w:ind w:left="397" w:hanging="397"/>
      </w:pPr>
      <w:rPr>
        <w:rFonts w:ascii="Arial" w:hAnsi="Arial" w:hint="default"/>
        <w:b/>
        <w:i w:val="0"/>
        <w:color w:val="auto"/>
        <w:sz w:val="18"/>
        <w:szCs w:val="18"/>
      </w:rPr>
    </w:lvl>
    <w:lvl w:ilvl="3">
      <w:start w:val="1"/>
      <w:numFmt w:val="none"/>
      <w:lvlRestart w:val="0"/>
      <w:suff w:val="nothing"/>
      <w:lvlText w:val=""/>
      <w:lvlJc w:val="left"/>
      <w:pPr>
        <w:ind w:left="2520" w:firstLine="0"/>
      </w:pPr>
      <w:rPr>
        <w:rFonts w:hint="default"/>
        <w:color w:val="669900"/>
      </w:rPr>
    </w:lvl>
    <w:lvl w:ilvl="4">
      <w:start w:val="1"/>
      <w:numFmt w:val="none"/>
      <w:lvlRestart w:val="0"/>
      <w:suff w:val="nothing"/>
      <w:lvlText w:val=""/>
      <w:lvlJc w:val="left"/>
      <w:pPr>
        <w:ind w:left="2520" w:firstLine="0"/>
      </w:pPr>
      <w:rPr>
        <w:rFonts w:hint="default"/>
        <w:color w:val="669900"/>
      </w:rPr>
    </w:lvl>
    <w:lvl w:ilvl="5">
      <w:start w:val="1"/>
      <w:numFmt w:val="none"/>
      <w:lvlRestart w:val="0"/>
      <w:suff w:val="nothing"/>
      <w:lvlText w:val=""/>
      <w:lvlJc w:val="left"/>
      <w:pPr>
        <w:ind w:left="2520" w:firstLine="0"/>
      </w:pPr>
      <w:rPr>
        <w:rFonts w:hint="default"/>
        <w:color w:val="669900"/>
      </w:rPr>
    </w:lvl>
    <w:lvl w:ilvl="6">
      <w:start w:val="1"/>
      <w:numFmt w:val="none"/>
      <w:lvlRestart w:val="0"/>
      <w:suff w:val="nothing"/>
      <w:lvlText w:val=""/>
      <w:lvlJc w:val="left"/>
      <w:pPr>
        <w:ind w:left="2520" w:firstLine="0"/>
      </w:pPr>
      <w:rPr>
        <w:rFonts w:hint="default"/>
        <w:color w:val="669900"/>
      </w:rPr>
    </w:lvl>
    <w:lvl w:ilvl="7">
      <w:start w:val="1"/>
      <w:numFmt w:val="none"/>
      <w:lvlRestart w:val="0"/>
      <w:suff w:val="nothing"/>
      <w:lvlText w:val=""/>
      <w:lvlJc w:val="left"/>
      <w:pPr>
        <w:ind w:left="2520" w:firstLine="0"/>
      </w:pPr>
      <w:rPr>
        <w:rFonts w:hint="default"/>
        <w:color w:val="669900"/>
      </w:rPr>
    </w:lvl>
    <w:lvl w:ilvl="8">
      <w:start w:val="1"/>
      <w:numFmt w:val="none"/>
      <w:lvlRestart w:val="0"/>
      <w:suff w:val="nothing"/>
      <w:lvlText w:val=""/>
      <w:lvlJc w:val="left"/>
      <w:pPr>
        <w:ind w:left="2520" w:firstLine="0"/>
      </w:pPr>
      <w:rPr>
        <w:rFonts w:hint="default"/>
        <w:color w:val="669900"/>
      </w:rPr>
    </w:lvl>
  </w:abstractNum>
  <w:abstractNum w:abstractNumId="15" w15:restartNumberingAfterBreak="0">
    <w:nsid w:val="62772DE1"/>
    <w:multiLevelType w:val="hybridMultilevel"/>
    <w:tmpl w:val="9E1AC70C"/>
    <w:lvl w:ilvl="0" w:tplc="04090001">
      <w:start w:val="1"/>
      <w:numFmt w:val="bullet"/>
      <w:lvlText w:val=""/>
      <w:lvlJc w:val="left"/>
      <w:pPr>
        <w:ind w:left="1044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464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884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304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724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3144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564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984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404" w:hanging="420"/>
      </w:pPr>
      <w:rPr>
        <w:rFonts w:ascii="Wingdings" w:hAnsi="Wingdings" w:hint="default"/>
      </w:rPr>
    </w:lvl>
  </w:abstractNum>
  <w:abstractNum w:abstractNumId="16" w15:restartNumberingAfterBreak="0">
    <w:nsid w:val="6E8A7C9E"/>
    <w:multiLevelType w:val="hybridMultilevel"/>
    <w:tmpl w:val="C5D8727E"/>
    <w:lvl w:ilvl="0" w:tplc="AA9A4AEC">
      <w:start w:val="1"/>
      <w:numFmt w:val="decimal"/>
      <w:lvlText w:val="%1、"/>
      <w:lvlJc w:val="left"/>
      <w:pPr>
        <w:ind w:left="360" w:hanging="360"/>
      </w:pPr>
      <w:rPr>
        <w:rFonts w:ascii="Calibri" w:eastAsia="宋体" w:hAnsi="Calibri" w:cs="Times New Roman" w:hint="default"/>
        <w:color w:val="auto"/>
        <w:sz w:val="21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6FCE7225"/>
    <w:multiLevelType w:val="multilevel"/>
    <w:tmpl w:val="8B4EC5AC"/>
    <w:lvl w:ilvl="0">
      <w:start w:val="1"/>
      <w:numFmt w:val="upperLetter"/>
      <w:pStyle w:val="10"/>
      <w:suff w:val="space"/>
      <w:lvlText w:val="附录 %1"/>
      <w:lvlJc w:val="left"/>
      <w:pPr>
        <w:ind w:left="0" w:firstLine="0"/>
      </w:pPr>
      <w:rPr>
        <w:rFonts w:ascii="Arial" w:eastAsia="黑体" w:hAnsi="Arial" w:hint="default"/>
        <w:color w:val="800000"/>
        <w:sz w:val="36"/>
      </w:rPr>
    </w:lvl>
    <w:lvl w:ilvl="1">
      <w:start w:val="1"/>
      <w:numFmt w:val="decimal"/>
      <w:pStyle w:val="21"/>
      <w:suff w:val="space"/>
      <w:lvlText w:val="%1.%2"/>
      <w:lvlJc w:val="left"/>
      <w:pPr>
        <w:ind w:left="0" w:firstLine="0"/>
      </w:pPr>
      <w:rPr>
        <w:rFonts w:ascii="Arial" w:eastAsia="黑体" w:hAnsi="Arial" w:hint="default"/>
        <w:color w:val="800000"/>
        <w:sz w:val="30"/>
      </w:rPr>
    </w:lvl>
    <w:lvl w:ilvl="2">
      <w:start w:val="1"/>
      <w:numFmt w:val="decimal"/>
      <w:pStyle w:val="30"/>
      <w:suff w:val="space"/>
      <w:lvlText w:val="%1.%2.%3"/>
      <w:lvlJc w:val="left"/>
      <w:pPr>
        <w:ind w:left="0" w:firstLine="0"/>
      </w:pPr>
      <w:rPr>
        <w:rFonts w:ascii="Arial" w:eastAsia="黑体" w:hAnsi="Arial" w:hint="default"/>
        <w:color w:val="800000"/>
        <w:sz w:val="24"/>
      </w:rPr>
    </w:lvl>
    <w:lvl w:ilvl="3">
      <w:start w:val="1"/>
      <w:numFmt w:val="decimal"/>
      <w:pStyle w:val="40"/>
      <w:suff w:val="nothing"/>
      <w:lvlText w:val="%4. "/>
      <w:lvlJc w:val="left"/>
      <w:pPr>
        <w:ind w:left="0" w:firstLine="624"/>
      </w:pPr>
      <w:rPr>
        <w:rFonts w:ascii="Arial" w:eastAsia="黑体" w:hAnsi="Arial" w:hint="default"/>
        <w:color w:val="800000"/>
        <w:sz w:val="21"/>
      </w:rPr>
    </w:lvl>
    <w:lvl w:ilvl="4">
      <w:start w:val="1"/>
      <w:numFmt w:val="decimal"/>
      <w:pStyle w:val="-ItemStep"/>
      <w:lvlText w:val="(%5)"/>
      <w:lvlJc w:val="left"/>
      <w:pPr>
        <w:tabs>
          <w:tab w:val="num" w:pos="1134"/>
        </w:tabs>
        <w:ind w:left="1134" w:hanging="510"/>
      </w:pPr>
      <w:rPr>
        <w:rFonts w:ascii="Arial" w:eastAsia="宋体" w:hAnsi="Arial" w:hint="default"/>
        <w:sz w:val="21"/>
      </w:rPr>
    </w:lvl>
    <w:lvl w:ilvl="5">
      <w:start w:val="1"/>
      <w:numFmt w:val="decimal"/>
      <w:lvlRestart w:val="1"/>
      <w:pStyle w:val="-FigureDescription"/>
      <w:suff w:val="space"/>
      <w:lvlText w:val="图%1-%6"/>
      <w:lvlJc w:val="left"/>
      <w:pPr>
        <w:ind w:left="1134" w:hanging="510"/>
      </w:pPr>
      <w:rPr>
        <w:rFonts w:hint="eastAsia"/>
      </w:rPr>
    </w:lvl>
    <w:lvl w:ilvl="6">
      <w:start w:val="1"/>
      <w:numFmt w:val="decimal"/>
      <w:lvlRestart w:val="1"/>
      <w:pStyle w:val="-TableDescription"/>
      <w:suff w:val="space"/>
      <w:lvlText w:val="表%1-%7"/>
      <w:lvlJc w:val="left"/>
      <w:pPr>
        <w:ind w:left="1134" w:hanging="510"/>
      </w:pPr>
      <w:rPr>
        <w:rFonts w:ascii="Arial" w:eastAsia="黑体" w:hAnsi="Arial" w:hint="default"/>
        <w:sz w:val="21"/>
      </w:rPr>
    </w:lvl>
    <w:lvl w:ilvl="7">
      <w:start w:val="1"/>
      <w:numFmt w:val="lowerLetter"/>
      <w:lvlRestart w:val="5"/>
      <w:pStyle w:val="-Itemstep2"/>
      <w:lvlText w:val="%8."/>
      <w:lvlJc w:val="left"/>
      <w:pPr>
        <w:tabs>
          <w:tab w:val="num" w:pos="1418"/>
        </w:tabs>
        <w:ind w:left="1418" w:hanging="284"/>
      </w:pPr>
      <w:rPr>
        <w:rFonts w:ascii="Arial" w:eastAsia="宋体" w:hAnsi="Arial" w:hint="default"/>
        <w:sz w:val="21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eastAsia"/>
      </w:rPr>
    </w:lvl>
  </w:abstractNum>
  <w:abstractNum w:abstractNumId="18" w15:restartNumberingAfterBreak="0">
    <w:nsid w:val="71214DDC"/>
    <w:multiLevelType w:val="multilevel"/>
    <w:tmpl w:val="83689DB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7"/>
  </w:num>
  <w:num w:numId="3">
    <w:abstractNumId w:val="13"/>
  </w:num>
  <w:num w:numId="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6">
    <w:abstractNumId w:val="4"/>
  </w:num>
  <w:num w:numId="7">
    <w:abstractNumId w:val="8"/>
  </w:num>
  <w:num w:numId="8">
    <w:abstractNumId w:val="17"/>
  </w:num>
  <w:num w:numId="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3"/>
    <w:lvlOverride w:ilvl="0"/>
    <w:lvlOverride w:ilvl="1"/>
    <w:lvlOverride w:ilvl="2"/>
    <w:lvlOverride w:ilvl="3"/>
    <w:lvlOverride w:ilvl="4"/>
    <w:lvlOverride w:ilvl="5"/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5"/>
  </w:num>
  <w:num w:numId="1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"/>
  </w:num>
  <w:num w:numId="17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1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22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23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24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25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26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27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28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29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30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31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32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33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34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35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36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37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38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39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40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41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42">
    <w:abstractNumId w:val="9"/>
  </w:num>
  <w:num w:numId="43">
    <w:abstractNumId w:val="10"/>
  </w:num>
  <w:num w:numId="44">
    <w:abstractNumId w:val="13"/>
    <w:lvlOverride w:ilvl="0"/>
    <w:lvlOverride w:ilvl="1"/>
    <w:lvlOverride w:ilvl="2"/>
    <w:lvlOverride w:ilvl="3"/>
    <w:lvlOverride w:ilvl="4"/>
    <w:lvlOverride w:ilvl="5"/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"/>
  </w:num>
  <w:num w:numId="46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47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4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52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53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54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55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56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57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58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5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64">
    <w:abstractNumId w:val="13"/>
    <w:lvlOverride w:ilvl="0">
      <w:lvl w:ilvl="0">
        <w:start w:val="1"/>
        <w:numFmt w:val="decimal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decimal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decimal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decimal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4">
      <w:lvl w:ilvl="4">
        <w:start w:val="1"/>
        <w:numFmt w:val="decimal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  <w:szCs w:val="20"/>
        </w:rPr>
      </w:lvl>
    </w:lvlOverride>
    <w:lvlOverride w:ilvl="5">
      <w:lvl w:ilvl="5">
        <w:start w:val="1"/>
        <w:numFmt w:val="decimal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  <w:szCs w:val="20"/>
        </w:rPr>
      </w:lvl>
    </w:lvlOverride>
    <w:lvlOverride w:ilvl="6">
      <w:lvl w:ilvl="6">
        <w:start w:val="1"/>
        <w:numFmt w:val="decimal"/>
        <w:lvlText w:val="%7"/>
        <w:lvlJc w:val="left"/>
        <w:pPr>
          <w:tabs>
            <w:tab w:val="num" w:pos="323"/>
          </w:tabs>
          <w:ind w:left="323" w:firstLine="920"/>
        </w:pPr>
        <w:rPr>
          <w:color w:val="auto"/>
        </w:rPr>
      </w:lvl>
    </w:lvlOverride>
    <w:lvlOverride w:ilvl="7">
      <w:lvl w:ilvl="7">
        <w:start w:val="1"/>
        <w:numFmt w:val="decimal"/>
        <w:lvlText w:val="%8"/>
        <w:lvlJc w:val="left"/>
        <w:pPr>
          <w:tabs>
            <w:tab w:val="num" w:pos="323"/>
          </w:tabs>
          <w:ind w:left="323" w:firstLine="920"/>
        </w:pPr>
      </w:lvl>
    </w:lvlOverride>
    <w:lvlOverride w:ilvl="8">
      <w:lvl w:ilvl="8">
        <w:start w:val="1"/>
        <w:numFmt w:val="decimal"/>
        <w:lvlText w:val="%9"/>
        <w:lvlJc w:val="left"/>
        <w:pPr>
          <w:tabs>
            <w:tab w:val="num" w:pos="323"/>
          </w:tabs>
          <w:ind w:left="323" w:firstLine="920"/>
        </w:pPr>
      </w:lvl>
    </w:lvlOverride>
  </w:num>
  <w:num w:numId="65">
    <w:abstractNumId w:val="13"/>
    <w:lvlOverride w:ilvl="0"/>
    <w:lvlOverride w:ilvl="1"/>
    <w:lvlOverride w:ilvl="2"/>
    <w:lvlOverride w:ilvl="3"/>
    <w:lvlOverride w:ilvl="4"/>
    <w:lvlOverride w:ilvl="5"/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13"/>
    <w:lvlOverride w:ilvl="0">
      <w:lvl w:ilvl="0">
        <w:start w:val="1"/>
        <w:numFmt w:val="decimal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decimal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decimal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decimal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4">
      <w:lvl w:ilvl="4">
        <w:start w:val="1"/>
        <w:numFmt w:val="decimal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  <w:szCs w:val="20"/>
        </w:rPr>
      </w:lvl>
    </w:lvlOverride>
    <w:lvlOverride w:ilvl="5">
      <w:lvl w:ilvl="5">
        <w:start w:val="1"/>
        <w:numFmt w:val="decimal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  <w:szCs w:val="20"/>
        </w:rPr>
      </w:lvl>
    </w:lvlOverride>
    <w:lvlOverride w:ilvl="6">
      <w:lvl w:ilvl="6">
        <w:start w:val="1"/>
        <w:numFmt w:val="decimal"/>
        <w:lvlText w:val="%7"/>
        <w:lvlJc w:val="left"/>
        <w:pPr>
          <w:tabs>
            <w:tab w:val="num" w:pos="323"/>
          </w:tabs>
          <w:ind w:left="323" w:firstLine="920"/>
        </w:pPr>
        <w:rPr>
          <w:color w:val="auto"/>
        </w:rPr>
      </w:lvl>
    </w:lvlOverride>
    <w:lvlOverride w:ilvl="7">
      <w:lvl w:ilvl="7">
        <w:start w:val="1"/>
        <w:numFmt w:val="decimal"/>
        <w:lvlText w:val="%8"/>
        <w:lvlJc w:val="left"/>
        <w:pPr>
          <w:tabs>
            <w:tab w:val="num" w:pos="323"/>
          </w:tabs>
          <w:ind w:left="323" w:firstLine="920"/>
        </w:pPr>
      </w:lvl>
    </w:lvlOverride>
    <w:lvlOverride w:ilvl="8">
      <w:lvl w:ilvl="8">
        <w:start w:val="1"/>
        <w:numFmt w:val="decimal"/>
        <w:lvlText w:val="%9"/>
        <w:lvlJc w:val="left"/>
        <w:pPr>
          <w:tabs>
            <w:tab w:val="num" w:pos="323"/>
          </w:tabs>
          <w:ind w:left="323" w:firstLine="920"/>
        </w:pPr>
      </w:lvl>
    </w:lvlOverride>
  </w:num>
  <w:num w:numId="67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68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69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70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71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72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73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74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75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76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77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78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79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80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81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82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83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84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85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86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87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88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89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90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91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92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93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9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13"/>
    <w:lvlOverride w:ilvl="0"/>
    <w:lvlOverride w:ilvl="1"/>
    <w:lvlOverride w:ilvl="2"/>
    <w:lvlOverride w:ilvl="3"/>
    <w:lvlOverride w:ilvl="4"/>
    <w:lvlOverride w:ilvl="5"/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9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12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">
    <w:abstractNumId w:val="1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12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">
    <w:abstractNumId w:val="0"/>
  </w:num>
  <w:num w:numId="133">
    <w:abstractNumId w:val="6"/>
  </w:num>
  <w:num w:numId="134">
    <w:abstractNumId w:val="11"/>
  </w:num>
  <w:num w:numId="135">
    <w:abstractNumId w:val="3"/>
  </w:num>
  <w:num w:numId="136">
    <w:abstractNumId w:val="12"/>
  </w:num>
  <w:num w:numId="137">
    <w:abstractNumId w:val="18"/>
  </w:num>
  <w:numIdMacAtCleanup w:val="1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hideSpellingErrors/>
  <w:hideGrammaticalErrors/>
  <w:attachedTemplate r:id="rId1"/>
  <w:linkStyles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425"/>
  <w:doNotHyphenateCaps/>
  <w:drawingGridHorizontalSpacing w:val="105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45E7"/>
    <w:rsid w:val="0000034C"/>
    <w:rsid w:val="0000099F"/>
    <w:rsid w:val="00000A45"/>
    <w:rsid w:val="000021F6"/>
    <w:rsid w:val="000029AE"/>
    <w:rsid w:val="00002B24"/>
    <w:rsid w:val="00003489"/>
    <w:rsid w:val="00004101"/>
    <w:rsid w:val="00004F63"/>
    <w:rsid w:val="000050E8"/>
    <w:rsid w:val="0000511E"/>
    <w:rsid w:val="00005D6D"/>
    <w:rsid w:val="00006EF6"/>
    <w:rsid w:val="00006F05"/>
    <w:rsid w:val="000079B5"/>
    <w:rsid w:val="00010779"/>
    <w:rsid w:val="00010AFA"/>
    <w:rsid w:val="00012FDA"/>
    <w:rsid w:val="00015A43"/>
    <w:rsid w:val="0001601E"/>
    <w:rsid w:val="00016337"/>
    <w:rsid w:val="000169A3"/>
    <w:rsid w:val="00016E4F"/>
    <w:rsid w:val="0001757E"/>
    <w:rsid w:val="0001781F"/>
    <w:rsid w:val="00017C94"/>
    <w:rsid w:val="00020157"/>
    <w:rsid w:val="00020D3E"/>
    <w:rsid w:val="00024371"/>
    <w:rsid w:val="00024939"/>
    <w:rsid w:val="0002497B"/>
    <w:rsid w:val="00024B09"/>
    <w:rsid w:val="00024D08"/>
    <w:rsid w:val="0002553D"/>
    <w:rsid w:val="0002561A"/>
    <w:rsid w:val="00025D2C"/>
    <w:rsid w:val="00025D77"/>
    <w:rsid w:val="00025EAF"/>
    <w:rsid w:val="00026471"/>
    <w:rsid w:val="000269C5"/>
    <w:rsid w:val="0002786A"/>
    <w:rsid w:val="000278E0"/>
    <w:rsid w:val="00027B40"/>
    <w:rsid w:val="00030595"/>
    <w:rsid w:val="00030696"/>
    <w:rsid w:val="0003091D"/>
    <w:rsid w:val="00030F17"/>
    <w:rsid w:val="000317D9"/>
    <w:rsid w:val="00031B0C"/>
    <w:rsid w:val="00031C94"/>
    <w:rsid w:val="0003248E"/>
    <w:rsid w:val="00032986"/>
    <w:rsid w:val="00033556"/>
    <w:rsid w:val="00033616"/>
    <w:rsid w:val="00033C8F"/>
    <w:rsid w:val="00033DD8"/>
    <w:rsid w:val="00033E02"/>
    <w:rsid w:val="0003425A"/>
    <w:rsid w:val="00036E12"/>
    <w:rsid w:val="00037052"/>
    <w:rsid w:val="0003716A"/>
    <w:rsid w:val="00037190"/>
    <w:rsid w:val="000373B3"/>
    <w:rsid w:val="00037CED"/>
    <w:rsid w:val="00040CDD"/>
    <w:rsid w:val="000412EA"/>
    <w:rsid w:val="000415EF"/>
    <w:rsid w:val="00041F55"/>
    <w:rsid w:val="0004219B"/>
    <w:rsid w:val="0004233E"/>
    <w:rsid w:val="00042B19"/>
    <w:rsid w:val="00044A2C"/>
    <w:rsid w:val="00045F70"/>
    <w:rsid w:val="000461C8"/>
    <w:rsid w:val="0004659A"/>
    <w:rsid w:val="00046846"/>
    <w:rsid w:val="000469EE"/>
    <w:rsid w:val="00046B96"/>
    <w:rsid w:val="00047066"/>
    <w:rsid w:val="000472D0"/>
    <w:rsid w:val="00047D37"/>
    <w:rsid w:val="00050C89"/>
    <w:rsid w:val="00050D56"/>
    <w:rsid w:val="00051534"/>
    <w:rsid w:val="000519FB"/>
    <w:rsid w:val="00051AAF"/>
    <w:rsid w:val="00051B2E"/>
    <w:rsid w:val="00051DAB"/>
    <w:rsid w:val="0005202C"/>
    <w:rsid w:val="0005248B"/>
    <w:rsid w:val="0005250E"/>
    <w:rsid w:val="000535A7"/>
    <w:rsid w:val="00053EF3"/>
    <w:rsid w:val="00054103"/>
    <w:rsid w:val="00054282"/>
    <w:rsid w:val="000558E1"/>
    <w:rsid w:val="00056118"/>
    <w:rsid w:val="00056AC5"/>
    <w:rsid w:val="00057587"/>
    <w:rsid w:val="00057EDC"/>
    <w:rsid w:val="00060956"/>
    <w:rsid w:val="0006099E"/>
    <w:rsid w:val="00060BB3"/>
    <w:rsid w:val="00060F9C"/>
    <w:rsid w:val="00061145"/>
    <w:rsid w:val="00061856"/>
    <w:rsid w:val="00061BDE"/>
    <w:rsid w:val="00061E08"/>
    <w:rsid w:val="000620BC"/>
    <w:rsid w:val="000620C2"/>
    <w:rsid w:val="00062103"/>
    <w:rsid w:val="0006316D"/>
    <w:rsid w:val="00063296"/>
    <w:rsid w:val="00063394"/>
    <w:rsid w:val="00064E19"/>
    <w:rsid w:val="0006514E"/>
    <w:rsid w:val="000653C6"/>
    <w:rsid w:val="00065611"/>
    <w:rsid w:val="00065972"/>
    <w:rsid w:val="00066B9A"/>
    <w:rsid w:val="00067511"/>
    <w:rsid w:val="00067581"/>
    <w:rsid w:val="00067641"/>
    <w:rsid w:val="0007007E"/>
    <w:rsid w:val="000706BE"/>
    <w:rsid w:val="0007147D"/>
    <w:rsid w:val="000716E1"/>
    <w:rsid w:val="0007265E"/>
    <w:rsid w:val="00072BF8"/>
    <w:rsid w:val="00072ED7"/>
    <w:rsid w:val="0007320D"/>
    <w:rsid w:val="0007328A"/>
    <w:rsid w:val="000738ED"/>
    <w:rsid w:val="00074D6F"/>
    <w:rsid w:val="00075FDA"/>
    <w:rsid w:val="000772CB"/>
    <w:rsid w:val="000779B8"/>
    <w:rsid w:val="00080B7A"/>
    <w:rsid w:val="00081F14"/>
    <w:rsid w:val="00083469"/>
    <w:rsid w:val="00083735"/>
    <w:rsid w:val="0008384A"/>
    <w:rsid w:val="00083D61"/>
    <w:rsid w:val="000840E6"/>
    <w:rsid w:val="00084889"/>
    <w:rsid w:val="000849C3"/>
    <w:rsid w:val="000849E3"/>
    <w:rsid w:val="00085189"/>
    <w:rsid w:val="00085C7B"/>
    <w:rsid w:val="00086143"/>
    <w:rsid w:val="0008689B"/>
    <w:rsid w:val="000868C5"/>
    <w:rsid w:val="000869C0"/>
    <w:rsid w:val="00087D2C"/>
    <w:rsid w:val="00087E06"/>
    <w:rsid w:val="0009007C"/>
    <w:rsid w:val="000908A1"/>
    <w:rsid w:val="000917C7"/>
    <w:rsid w:val="00091BDA"/>
    <w:rsid w:val="000925C8"/>
    <w:rsid w:val="00092B84"/>
    <w:rsid w:val="00092C29"/>
    <w:rsid w:val="000932BD"/>
    <w:rsid w:val="00094284"/>
    <w:rsid w:val="00094522"/>
    <w:rsid w:val="00094D0C"/>
    <w:rsid w:val="000969A2"/>
    <w:rsid w:val="00097166"/>
    <w:rsid w:val="00097AAC"/>
    <w:rsid w:val="00097DEC"/>
    <w:rsid w:val="000A051C"/>
    <w:rsid w:val="000A0854"/>
    <w:rsid w:val="000A1C7E"/>
    <w:rsid w:val="000A2105"/>
    <w:rsid w:val="000A2805"/>
    <w:rsid w:val="000A2B06"/>
    <w:rsid w:val="000A2FFB"/>
    <w:rsid w:val="000A3E88"/>
    <w:rsid w:val="000A4F19"/>
    <w:rsid w:val="000A53D9"/>
    <w:rsid w:val="000A5467"/>
    <w:rsid w:val="000A5541"/>
    <w:rsid w:val="000A5D01"/>
    <w:rsid w:val="000A6437"/>
    <w:rsid w:val="000A67DD"/>
    <w:rsid w:val="000A6B62"/>
    <w:rsid w:val="000A7525"/>
    <w:rsid w:val="000A78E0"/>
    <w:rsid w:val="000A79D2"/>
    <w:rsid w:val="000A79FC"/>
    <w:rsid w:val="000A7ECE"/>
    <w:rsid w:val="000B046B"/>
    <w:rsid w:val="000B0E62"/>
    <w:rsid w:val="000B10CA"/>
    <w:rsid w:val="000B1160"/>
    <w:rsid w:val="000B1D12"/>
    <w:rsid w:val="000B1D95"/>
    <w:rsid w:val="000B2919"/>
    <w:rsid w:val="000B4A53"/>
    <w:rsid w:val="000B4B63"/>
    <w:rsid w:val="000B518B"/>
    <w:rsid w:val="000B5B7D"/>
    <w:rsid w:val="000B5C10"/>
    <w:rsid w:val="000C1857"/>
    <w:rsid w:val="000C21C2"/>
    <w:rsid w:val="000C2378"/>
    <w:rsid w:val="000C26D3"/>
    <w:rsid w:val="000C2F7B"/>
    <w:rsid w:val="000C3D39"/>
    <w:rsid w:val="000C45D2"/>
    <w:rsid w:val="000C4960"/>
    <w:rsid w:val="000C4B9B"/>
    <w:rsid w:val="000C54E2"/>
    <w:rsid w:val="000C56E6"/>
    <w:rsid w:val="000C5E01"/>
    <w:rsid w:val="000C6EAB"/>
    <w:rsid w:val="000C7383"/>
    <w:rsid w:val="000D060A"/>
    <w:rsid w:val="000D0774"/>
    <w:rsid w:val="000D08EC"/>
    <w:rsid w:val="000D0A3E"/>
    <w:rsid w:val="000D116C"/>
    <w:rsid w:val="000D1733"/>
    <w:rsid w:val="000D2186"/>
    <w:rsid w:val="000D2265"/>
    <w:rsid w:val="000D2442"/>
    <w:rsid w:val="000D26FF"/>
    <w:rsid w:val="000D3589"/>
    <w:rsid w:val="000D3A81"/>
    <w:rsid w:val="000D3EE0"/>
    <w:rsid w:val="000D461A"/>
    <w:rsid w:val="000D48A1"/>
    <w:rsid w:val="000D48B5"/>
    <w:rsid w:val="000D4CE4"/>
    <w:rsid w:val="000D4DBC"/>
    <w:rsid w:val="000D525E"/>
    <w:rsid w:val="000D54B5"/>
    <w:rsid w:val="000D5581"/>
    <w:rsid w:val="000D57CE"/>
    <w:rsid w:val="000D5981"/>
    <w:rsid w:val="000D62E3"/>
    <w:rsid w:val="000D6E8E"/>
    <w:rsid w:val="000D7480"/>
    <w:rsid w:val="000D75AE"/>
    <w:rsid w:val="000D7ECC"/>
    <w:rsid w:val="000E0379"/>
    <w:rsid w:val="000E0FCB"/>
    <w:rsid w:val="000E1122"/>
    <w:rsid w:val="000E17CC"/>
    <w:rsid w:val="000E1BD7"/>
    <w:rsid w:val="000E1E02"/>
    <w:rsid w:val="000E2326"/>
    <w:rsid w:val="000E2460"/>
    <w:rsid w:val="000E2790"/>
    <w:rsid w:val="000E2A28"/>
    <w:rsid w:val="000E2C63"/>
    <w:rsid w:val="000E3525"/>
    <w:rsid w:val="000E366E"/>
    <w:rsid w:val="000E3CD1"/>
    <w:rsid w:val="000E48DF"/>
    <w:rsid w:val="000E4BD0"/>
    <w:rsid w:val="000E4CC5"/>
    <w:rsid w:val="000E747F"/>
    <w:rsid w:val="000F006D"/>
    <w:rsid w:val="000F1248"/>
    <w:rsid w:val="000F13F8"/>
    <w:rsid w:val="000F1588"/>
    <w:rsid w:val="000F1B68"/>
    <w:rsid w:val="000F279F"/>
    <w:rsid w:val="000F2836"/>
    <w:rsid w:val="000F2950"/>
    <w:rsid w:val="000F2DF0"/>
    <w:rsid w:val="000F2F70"/>
    <w:rsid w:val="000F315B"/>
    <w:rsid w:val="000F3722"/>
    <w:rsid w:val="000F39DE"/>
    <w:rsid w:val="000F3D43"/>
    <w:rsid w:val="000F50C2"/>
    <w:rsid w:val="000F594C"/>
    <w:rsid w:val="000F6763"/>
    <w:rsid w:val="000F6DAD"/>
    <w:rsid w:val="000F6F97"/>
    <w:rsid w:val="00100198"/>
    <w:rsid w:val="00100B65"/>
    <w:rsid w:val="00101069"/>
    <w:rsid w:val="001015B9"/>
    <w:rsid w:val="00101F90"/>
    <w:rsid w:val="00102492"/>
    <w:rsid w:val="00102772"/>
    <w:rsid w:val="00102F7C"/>
    <w:rsid w:val="00102FAF"/>
    <w:rsid w:val="0010333F"/>
    <w:rsid w:val="00104918"/>
    <w:rsid w:val="00105270"/>
    <w:rsid w:val="0010562D"/>
    <w:rsid w:val="001058B7"/>
    <w:rsid w:val="00106294"/>
    <w:rsid w:val="001070B9"/>
    <w:rsid w:val="00107F92"/>
    <w:rsid w:val="0011051C"/>
    <w:rsid w:val="0011061A"/>
    <w:rsid w:val="001115DB"/>
    <w:rsid w:val="00111A4C"/>
    <w:rsid w:val="00111E68"/>
    <w:rsid w:val="00112355"/>
    <w:rsid w:val="00112533"/>
    <w:rsid w:val="00114DE8"/>
    <w:rsid w:val="00114EA0"/>
    <w:rsid w:val="00115303"/>
    <w:rsid w:val="001159E5"/>
    <w:rsid w:val="00115AD5"/>
    <w:rsid w:val="00115C22"/>
    <w:rsid w:val="00116144"/>
    <w:rsid w:val="00116D1F"/>
    <w:rsid w:val="0011737F"/>
    <w:rsid w:val="00117619"/>
    <w:rsid w:val="00117BD0"/>
    <w:rsid w:val="0012001A"/>
    <w:rsid w:val="00120758"/>
    <w:rsid w:val="00120A7E"/>
    <w:rsid w:val="00120BC4"/>
    <w:rsid w:val="001219FA"/>
    <w:rsid w:val="00122547"/>
    <w:rsid w:val="001227BB"/>
    <w:rsid w:val="00123634"/>
    <w:rsid w:val="00124628"/>
    <w:rsid w:val="00126037"/>
    <w:rsid w:val="00127012"/>
    <w:rsid w:val="001273B2"/>
    <w:rsid w:val="00127924"/>
    <w:rsid w:val="00127B2B"/>
    <w:rsid w:val="00127C5F"/>
    <w:rsid w:val="001303CF"/>
    <w:rsid w:val="0013053C"/>
    <w:rsid w:val="00130627"/>
    <w:rsid w:val="00130C96"/>
    <w:rsid w:val="00131EE3"/>
    <w:rsid w:val="00133062"/>
    <w:rsid w:val="00133672"/>
    <w:rsid w:val="001336EE"/>
    <w:rsid w:val="00134C4F"/>
    <w:rsid w:val="00135356"/>
    <w:rsid w:val="0013584E"/>
    <w:rsid w:val="00135AFD"/>
    <w:rsid w:val="00135C0D"/>
    <w:rsid w:val="001366E8"/>
    <w:rsid w:val="0013697A"/>
    <w:rsid w:val="00136B55"/>
    <w:rsid w:val="00140AB5"/>
    <w:rsid w:val="001410FA"/>
    <w:rsid w:val="00141ABD"/>
    <w:rsid w:val="00143ED5"/>
    <w:rsid w:val="0014433E"/>
    <w:rsid w:val="00144AD9"/>
    <w:rsid w:val="00144D96"/>
    <w:rsid w:val="001450B5"/>
    <w:rsid w:val="001450FB"/>
    <w:rsid w:val="001459D4"/>
    <w:rsid w:val="00145DD3"/>
    <w:rsid w:val="001461BC"/>
    <w:rsid w:val="001467CB"/>
    <w:rsid w:val="00146913"/>
    <w:rsid w:val="0014693C"/>
    <w:rsid w:val="00147F28"/>
    <w:rsid w:val="00147FFD"/>
    <w:rsid w:val="0015088C"/>
    <w:rsid w:val="00150D11"/>
    <w:rsid w:val="00150D3E"/>
    <w:rsid w:val="00150D7F"/>
    <w:rsid w:val="00151172"/>
    <w:rsid w:val="00151C83"/>
    <w:rsid w:val="00151FEB"/>
    <w:rsid w:val="00152CB9"/>
    <w:rsid w:val="001535BF"/>
    <w:rsid w:val="001540B5"/>
    <w:rsid w:val="0015591B"/>
    <w:rsid w:val="00155E3E"/>
    <w:rsid w:val="00156DE7"/>
    <w:rsid w:val="00157BDF"/>
    <w:rsid w:val="001601AD"/>
    <w:rsid w:val="00160990"/>
    <w:rsid w:val="00160CBF"/>
    <w:rsid w:val="00161967"/>
    <w:rsid w:val="0016268C"/>
    <w:rsid w:val="00162A4F"/>
    <w:rsid w:val="00162B53"/>
    <w:rsid w:val="00163196"/>
    <w:rsid w:val="00163818"/>
    <w:rsid w:val="00163E45"/>
    <w:rsid w:val="00164804"/>
    <w:rsid w:val="00165148"/>
    <w:rsid w:val="00166934"/>
    <w:rsid w:val="00166C47"/>
    <w:rsid w:val="00166F0E"/>
    <w:rsid w:val="00167052"/>
    <w:rsid w:val="00167452"/>
    <w:rsid w:val="00167AC2"/>
    <w:rsid w:val="001702F3"/>
    <w:rsid w:val="00170542"/>
    <w:rsid w:val="001705C8"/>
    <w:rsid w:val="00170660"/>
    <w:rsid w:val="00170813"/>
    <w:rsid w:val="00171769"/>
    <w:rsid w:val="00171B72"/>
    <w:rsid w:val="00172223"/>
    <w:rsid w:val="00172DC7"/>
    <w:rsid w:val="0017343D"/>
    <w:rsid w:val="00173A70"/>
    <w:rsid w:val="0017446A"/>
    <w:rsid w:val="001745FF"/>
    <w:rsid w:val="00174A1F"/>
    <w:rsid w:val="00174AC1"/>
    <w:rsid w:val="00175B48"/>
    <w:rsid w:val="00175BDE"/>
    <w:rsid w:val="00175C9A"/>
    <w:rsid w:val="0017649C"/>
    <w:rsid w:val="00176868"/>
    <w:rsid w:val="001770DD"/>
    <w:rsid w:val="00180DBB"/>
    <w:rsid w:val="00181293"/>
    <w:rsid w:val="0018133F"/>
    <w:rsid w:val="001813B7"/>
    <w:rsid w:val="00181C6A"/>
    <w:rsid w:val="00182664"/>
    <w:rsid w:val="0018372B"/>
    <w:rsid w:val="00183BCD"/>
    <w:rsid w:val="00184495"/>
    <w:rsid w:val="001844F1"/>
    <w:rsid w:val="00185831"/>
    <w:rsid w:val="001902B6"/>
    <w:rsid w:val="00190C7D"/>
    <w:rsid w:val="00190E39"/>
    <w:rsid w:val="00191581"/>
    <w:rsid w:val="00191C3F"/>
    <w:rsid w:val="00192144"/>
    <w:rsid w:val="00192CCE"/>
    <w:rsid w:val="0019469E"/>
    <w:rsid w:val="00194839"/>
    <w:rsid w:val="00195335"/>
    <w:rsid w:val="00196F7C"/>
    <w:rsid w:val="00197B55"/>
    <w:rsid w:val="00197B80"/>
    <w:rsid w:val="001A0320"/>
    <w:rsid w:val="001A3764"/>
    <w:rsid w:val="001A4553"/>
    <w:rsid w:val="001A482A"/>
    <w:rsid w:val="001A56C8"/>
    <w:rsid w:val="001A64EF"/>
    <w:rsid w:val="001A6756"/>
    <w:rsid w:val="001A73F2"/>
    <w:rsid w:val="001A7A13"/>
    <w:rsid w:val="001A7BF6"/>
    <w:rsid w:val="001B0F9C"/>
    <w:rsid w:val="001B10AC"/>
    <w:rsid w:val="001B1142"/>
    <w:rsid w:val="001B11D6"/>
    <w:rsid w:val="001B12EB"/>
    <w:rsid w:val="001B141F"/>
    <w:rsid w:val="001B1952"/>
    <w:rsid w:val="001B1DCB"/>
    <w:rsid w:val="001B25F5"/>
    <w:rsid w:val="001B27A3"/>
    <w:rsid w:val="001B3043"/>
    <w:rsid w:val="001B5813"/>
    <w:rsid w:val="001B5C61"/>
    <w:rsid w:val="001B5C82"/>
    <w:rsid w:val="001B612E"/>
    <w:rsid w:val="001B62E5"/>
    <w:rsid w:val="001B6E89"/>
    <w:rsid w:val="001B712E"/>
    <w:rsid w:val="001B71EC"/>
    <w:rsid w:val="001B75F7"/>
    <w:rsid w:val="001B7685"/>
    <w:rsid w:val="001B7E81"/>
    <w:rsid w:val="001C0304"/>
    <w:rsid w:val="001C06C0"/>
    <w:rsid w:val="001C0729"/>
    <w:rsid w:val="001C12F3"/>
    <w:rsid w:val="001C1670"/>
    <w:rsid w:val="001C1A6B"/>
    <w:rsid w:val="001C1CFD"/>
    <w:rsid w:val="001C393A"/>
    <w:rsid w:val="001C39A6"/>
    <w:rsid w:val="001C423B"/>
    <w:rsid w:val="001C57D9"/>
    <w:rsid w:val="001C5C8B"/>
    <w:rsid w:val="001C5E57"/>
    <w:rsid w:val="001C62E6"/>
    <w:rsid w:val="001C66D9"/>
    <w:rsid w:val="001C6D56"/>
    <w:rsid w:val="001C6DF5"/>
    <w:rsid w:val="001C78FB"/>
    <w:rsid w:val="001C7FAD"/>
    <w:rsid w:val="001D0654"/>
    <w:rsid w:val="001D1259"/>
    <w:rsid w:val="001D2135"/>
    <w:rsid w:val="001D2284"/>
    <w:rsid w:val="001D2EBC"/>
    <w:rsid w:val="001D311C"/>
    <w:rsid w:val="001D3645"/>
    <w:rsid w:val="001D3E60"/>
    <w:rsid w:val="001D446B"/>
    <w:rsid w:val="001D5077"/>
    <w:rsid w:val="001D51EC"/>
    <w:rsid w:val="001D5527"/>
    <w:rsid w:val="001D5659"/>
    <w:rsid w:val="001D5713"/>
    <w:rsid w:val="001D5BD0"/>
    <w:rsid w:val="001D68F5"/>
    <w:rsid w:val="001D69A5"/>
    <w:rsid w:val="001D6EB1"/>
    <w:rsid w:val="001D7137"/>
    <w:rsid w:val="001E1371"/>
    <w:rsid w:val="001E1E96"/>
    <w:rsid w:val="001E2387"/>
    <w:rsid w:val="001E2547"/>
    <w:rsid w:val="001E2947"/>
    <w:rsid w:val="001E2AF7"/>
    <w:rsid w:val="001E2CD7"/>
    <w:rsid w:val="001E4462"/>
    <w:rsid w:val="001E4490"/>
    <w:rsid w:val="001E4502"/>
    <w:rsid w:val="001E4D2B"/>
    <w:rsid w:val="001E51A6"/>
    <w:rsid w:val="001E5EC2"/>
    <w:rsid w:val="001E7B6A"/>
    <w:rsid w:val="001F0606"/>
    <w:rsid w:val="001F10A7"/>
    <w:rsid w:val="001F1E8F"/>
    <w:rsid w:val="001F2A86"/>
    <w:rsid w:val="001F30EF"/>
    <w:rsid w:val="001F35A4"/>
    <w:rsid w:val="001F3CDF"/>
    <w:rsid w:val="001F414F"/>
    <w:rsid w:val="001F4349"/>
    <w:rsid w:val="001F4D25"/>
    <w:rsid w:val="001F5030"/>
    <w:rsid w:val="001F64B8"/>
    <w:rsid w:val="001F6BFA"/>
    <w:rsid w:val="001F6E22"/>
    <w:rsid w:val="001F6E52"/>
    <w:rsid w:val="00200070"/>
    <w:rsid w:val="00201884"/>
    <w:rsid w:val="00201C27"/>
    <w:rsid w:val="00202B79"/>
    <w:rsid w:val="00202C8B"/>
    <w:rsid w:val="00203329"/>
    <w:rsid w:val="00203782"/>
    <w:rsid w:val="00203947"/>
    <w:rsid w:val="00203A12"/>
    <w:rsid w:val="00203CCD"/>
    <w:rsid w:val="00203ED2"/>
    <w:rsid w:val="0020482E"/>
    <w:rsid w:val="00204A57"/>
    <w:rsid w:val="00204C6F"/>
    <w:rsid w:val="002052BA"/>
    <w:rsid w:val="002062A6"/>
    <w:rsid w:val="00206DA4"/>
    <w:rsid w:val="0020782E"/>
    <w:rsid w:val="00207DFF"/>
    <w:rsid w:val="00210B4F"/>
    <w:rsid w:val="00210BBE"/>
    <w:rsid w:val="002112AC"/>
    <w:rsid w:val="00211F72"/>
    <w:rsid w:val="0021284E"/>
    <w:rsid w:val="00212EEA"/>
    <w:rsid w:val="00213837"/>
    <w:rsid w:val="00213F8D"/>
    <w:rsid w:val="0021413A"/>
    <w:rsid w:val="00214335"/>
    <w:rsid w:val="002144DC"/>
    <w:rsid w:val="002147DD"/>
    <w:rsid w:val="002147F1"/>
    <w:rsid w:val="0021483C"/>
    <w:rsid w:val="002149BB"/>
    <w:rsid w:val="00214B9D"/>
    <w:rsid w:val="00214E40"/>
    <w:rsid w:val="00215660"/>
    <w:rsid w:val="0021643F"/>
    <w:rsid w:val="002164D5"/>
    <w:rsid w:val="002178DF"/>
    <w:rsid w:val="00220511"/>
    <w:rsid w:val="00220673"/>
    <w:rsid w:val="00220D2E"/>
    <w:rsid w:val="00220E36"/>
    <w:rsid w:val="00220FF7"/>
    <w:rsid w:val="00221B71"/>
    <w:rsid w:val="002220AC"/>
    <w:rsid w:val="002220F1"/>
    <w:rsid w:val="0022233C"/>
    <w:rsid w:val="00222454"/>
    <w:rsid w:val="002229FD"/>
    <w:rsid w:val="0022347B"/>
    <w:rsid w:val="002235F5"/>
    <w:rsid w:val="00224306"/>
    <w:rsid w:val="0022432E"/>
    <w:rsid w:val="002243AF"/>
    <w:rsid w:val="00225031"/>
    <w:rsid w:val="00225AC2"/>
    <w:rsid w:val="0022715B"/>
    <w:rsid w:val="0023049B"/>
    <w:rsid w:val="002311DF"/>
    <w:rsid w:val="00231729"/>
    <w:rsid w:val="002319FA"/>
    <w:rsid w:val="00232779"/>
    <w:rsid w:val="00232A8A"/>
    <w:rsid w:val="00232F3B"/>
    <w:rsid w:val="002330B1"/>
    <w:rsid w:val="00233152"/>
    <w:rsid w:val="0023340B"/>
    <w:rsid w:val="0023359A"/>
    <w:rsid w:val="002339FD"/>
    <w:rsid w:val="00234270"/>
    <w:rsid w:val="0023484D"/>
    <w:rsid w:val="00234AA2"/>
    <w:rsid w:val="00235E06"/>
    <w:rsid w:val="00236067"/>
    <w:rsid w:val="002367F9"/>
    <w:rsid w:val="00236966"/>
    <w:rsid w:val="00236CBA"/>
    <w:rsid w:val="00236CCE"/>
    <w:rsid w:val="0023734F"/>
    <w:rsid w:val="00237414"/>
    <w:rsid w:val="00240816"/>
    <w:rsid w:val="00240A24"/>
    <w:rsid w:val="002411BF"/>
    <w:rsid w:val="00241430"/>
    <w:rsid w:val="00242C4C"/>
    <w:rsid w:val="00244A64"/>
    <w:rsid w:val="00245059"/>
    <w:rsid w:val="002451DD"/>
    <w:rsid w:val="00245557"/>
    <w:rsid w:val="00245AE2"/>
    <w:rsid w:val="00247479"/>
    <w:rsid w:val="002475CA"/>
    <w:rsid w:val="00247999"/>
    <w:rsid w:val="00250CC2"/>
    <w:rsid w:val="00250FF3"/>
    <w:rsid w:val="00251FA5"/>
    <w:rsid w:val="0025252A"/>
    <w:rsid w:val="002525C9"/>
    <w:rsid w:val="00254162"/>
    <w:rsid w:val="00255EEA"/>
    <w:rsid w:val="0025626E"/>
    <w:rsid w:val="002563FB"/>
    <w:rsid w:val="00256BC2"/>
    <w:rsid w:val="00256F36"/>
    <w:rsid w:val="002572C4"/>
    <w:rsid w:val="00257A31"/>
    <w:rsid w:val="00257A74"/>
    <w:rsid w:val="00257C21"/>
    <w:rsid w:val="002625E0"/>
    <w:rsid w:val="00262B53"/>
    <w:rsid w:val="00262E93"/>
    <w:rsid w:val="00262FFE"/>
    <w:rsid w:val="002635DC"/>
    <w:rsid w:val="002650E2"/>
    <w:rsid w:val="00266125"/>
    <w:rsid w:val="00266696"/>
    <w:rsid w:val="0026701D"/>
    <w:rsid w:val="00267407"/>
    <w:rsid w:val="00267844"/>
    <w:rsid w:val="002705ED"/>
    <w:rsid w:val="00271C7D"/>
    <w:rsid w:val="00272563"/>
    <w:rsid w:val="002739F8"/>
    <w:rsid w:val="00273CC2"/>
    <w:rsid w:val="00273DCE"/>
    <w:rsid w:val="00273E2D"/>
    <w:rsid w:val="00273E8C"/>
    <w:rsid w:val="00273F1E"/>
    <w:rsid w:val="00274189"/>
    <w:rsid w:val="00274CEC"/>
    <w:rsid w:val="00275128"/>
    <w:rsid w:val="002751C4"/>
    <w:rsid w:val="00276435"/>
    <w:rsid w:val="002764F3"/>
    <w:rsid w:val="00276D60"/>
    <w:rsid w:val="002774A8"/>
    <w:rsid w:val="00280392"/>
    <w:rsid w:val="00280B2C"/>
    <w:rsid w:val="00280C10"/>
    <w:rsid w:val="0028438C"/>
    <w:rsid w:val="00284949"/>
    <w:rsid w:val="00285397"/>
    <w:rsid w:val="00286028"/>
    <w:rsid w:val="002863F8"/>
    <w:rsid w:val="00287FDB"/>
    <w:rsid w:val="00290725"/>
    <w:rsid w:val="00292242"/>
    <w:rsid w:val="00293278"/>
    <w:rsid w:val="002935FE"/>
    <w:rsid w:val="00293C8E"/>
    <w:rsid w:val="00294220"/>
    <w:rsid w:val="0029434B"/>
    <w:rsid w:val="00294581"/>
    <w:rsid w:val="00294B58"/>
    <w:rsid w:val="00294D75"/>
    <w:rsid w:val="00294F92"/>
    <w:rsid w:val="00295280"/>
    <w:rsid w:val="00295404"/>
    <w:rsid w:val="0029646C"/>
    <w:rsid w:val="00296EC7"/>
    <w:rsid w:val="00297300"/>
    <w:rsid w:val="00297B73"/>
    <w:rsid w:val="002A0153"/>
    <w:rsid w:val="002A0F76"/>
    <w:rsid w:val="002A17C7"/>
    <w:rsid w:val="002A1F77"/>
    <w:rsid w:val="002A3398"/>
    <w:rsid w:val="002A3E62"/>
    <w:rsid w:val="002A40B0"/>
    <w:rsid w:val="002A42FB"/>
    <w:rsid w:val="002A451A"/>
    <w:rsid w:val="002A4B8C"/>
    <w:rsid w:val="002A4DB3"/>
    <w:rsid w:val="002A58F2"/>
    <w:rsid w:val="002A597C"/>
    <w:rsid w:val="002A744E"/>
    <w:rsid w:val="002A7FE9"/>
    <w:rsid w:val="002B1909"/>
    <w:rsid w:val="002B3384"/>
    <w:rsid w:val="002B3A88"/>
    <w:rsid w:val="002B4BE9"/>
    <w:rsid w:val="002B4FCE"/>
    <w:rsid w:val="002B5843"/>
    <w:rsid w:val="002B6C6F"/>
    <w:rsid w:val="002B7029"/>
    <w:rsid w:val="002B7D4E"/>
    <w:rsid w:val="002C0149"/>
    <w:rsid w:val="002C0B67"/>
    <w:rsid w:val="002C0D7B"/>
    <w:rsid w:val="002C213D"/>
    <w:rsid w:val="002C2185"/>
    <w:rsid w:val="002C2328"/>
    <w:rsid w:val="002C23BE"/>
    <w:rsid w:val="002C274B"/>
    <w:rsid w:val="002C494B"/>
    <w:rsid w:val="002C5043"/>
    <w:rsid w:val="002C5397"/>
    <w:rsid w:val="002C58CC"/>
    <w:rsid w:val="002C78BA"/>
    <w:rsid w:val="002D04F8"/>
    <w:rsid w:val="002D0958"/>
    <w:rsid w:val="002D0F0E"/>
    <w:rsid w:val="002D1222"/>
    <w:rsid w:val="002D1AF4"/>
    <w:rsid w:val="002D3970"/>
    <w:rsid w:val="002D3BC1"/>
    <w:rsid w:val="002D4C39"/>
    <w:rsid w:val="002D50EC"/>
    <w:rsid w:val="002D5266"/>
    <w:rsid w:val="002D64A9"/>
    <w:rsid w:val="002D68B2"/>
    <w:rsid w:val="002D6BD3"/>
    <w:rsid w:val="002D73E6"/>
    <w:rsid w:val="002D79F0"/>
    <w:rsid w:val="002E093C"/>
    <w:rsid w:val="002E177B"/>
    <w:rsid w:val="002E1804"/>
    <w:rsid w:val="002E1810"/>
    <w:rsid w:val="002E2A77"/>
    <w:rsid w:val="002E31AE"/>
    <w:rsid w:val="002E3772"/>
    <w:rsid w:val="002E378C"/>
    <w:rsid w:val="002E3973"/>
    <w:rsid w:val="002E4239"/>
    <w:rsid w:val="002E5E23"/>
    <w:rsid w:val="002E6B74"/>
    <w:rsid w:val="002E6F81"/>
    <w:rsid w:val="002E7653"/>
    <w:rsid w:val="002E7AC9"/>
    <w:rsid w:val="002E7EC6"/>
    <w:rsid w:val="002F03FA"/>
    <w:rsid w:val="002F09DF"/>
    <w:rsid w:val="002F0ED8"/>
    <w:rsid w:val="002F156C"/>
    <w:rsid w:val="002F1906"/>
    <w:rsid w:val="002F1943"/>
    <w:rsid w:val="002F1BC0"/>
    <w:rsid w:val="002F1C4B"/>
    <w:rsid w:val="002F1DA4"/>
    <w:rsid w:val="002F209F"/>
    <w:rsid w:val="002F273E"/>
    <w:rsid w:val="002F39CA"/>
    <w:rsid w:val="002F479E"/>
    <w:rsid w:val="002F4F9E"/>
    <w:rsid w:val="002F52D7"/>
    <w:rsid w:val="002F5AD1"/>
    <w:rsid w:val="002F61C4"/>
    <w:rsid w:val="002F6741"/>
    <w:rsid w:val="00301DC9"/>
    <w:rsid w:val="003022F7"/>
    <w:rsid w:val="0030267D"/>
    <w:rsid w:val="0030298D"/>
    <w:rsid w:val="003039A0"/>
    <w:rsid w:val="00303FE4"/>
    <w:rsid w:val="00304337"/>
    <w:rsid w:val="00305478"/>
    <w:rsid w:val="003055CA"/>
    <w:rsid w:val="00305922"/>
    <w:rsid w:val="00305A89"/>
    <w:rsid w:val="00305B4E"/>
    <w:rsid w:val="00305F50"/>
    <w:rsid w:val="00307A66"/>
    <w:rsid w:val="003108AC"/>
    <w:rsid w:val="00310AD4"/>
    <w:rsid w:val="00310B71"/>
    <w:rsid w:val="00310DA0"/>
    <w:rsid w:val="00311726"/>
    <w:rsid w:val="003118B9"/>
    <w:rsid w:val="003129C1"/>
    <w:rsid w:val="0031393A"/>
    <w:rsid w:val="00313A90"/>
    <w:rsid w:val="00314C76"/>
    <w:rsid w:val="00314D28"/>
    <w:rsid w:val="00315A97"/>
    <w:rsid w:val="00316080"/>
    <w:rsid w:val="003160D9"/>
    <w:rsid w:val="0031643B"/>
    <w:rsid w:val="003164D9"/>
    <w:rsid w:val="003175CF"/>
    <w:rsid w:val="0031796B"/>
    <w:rsid w:val="00320DC0"/>
    <w:rsid w:val="00320E28"/>
    <w:rsid w:val="003214F5"/>
    <w:rsid w:val="00323290"/>
    <w:rsid w:val="00323326"/>
    <w:rsid w:val="0032402C"/>
    <w:rsid w:val="003240C3"/>
    <w:rsid w:val="0032539E"/>
    <w:rsid w:val="003253A9"/>
    <w:rsid w:val="003254B9"/>
    <w:rsid w:val="00326EDD"/>
    <w:rsid w:val="0032766E"/>
    <w:rsid w:val="00327F3B"/>
    <w:rsid w:val="0033030F"/>
    <w:rsid w:val="00330429"/>
    <w:rsid w:val="0033180E"/>
    <w:rsid w:val="00332363"/>
    <w:rsid w:val="003323EE"/>
    <w:rsid w:val="003332C1"/>
    <w:rsid w:val="00334008"/>
    <w:rsid w:val="00334163"/>
    <w:rsid w:val="00334354"/>
    <w:rsid w:val="00334E68"/>
    <w:rsid w:val="00335256"/>
    <w:rsid w:val="00335EA9"/>
    <w:rsid w:val="00335F96"/>
    <w:rsid w:val="003370B5"/>
    <w:rsid w:val="0033733B"/>
    <w:rsid w:val="00337EF1"/>
    <w:rsid w:val="00341528"/>
    <w:rsid w:val="00341D2E"/>
    <w:rsid w:val="00341E4B"/>
    <w:rsid w:val="00342204"/>
    <w:rsid w:val="00342D15"/>
    <w:rsid w:val="0034454A"/>
    <w:rsid w:val="00345257"/>
    <w:rsid w:val="00346775"/>
    <w:rsid w:val="00346CB9"/>
    <w:rsid w:val="00346E35"/>
    <w:rsid w:val="003477B6"/>
    <w:rsid w:val="00347875"/>
    <w:rsid w:val="003507FD"/>
    <w:rsid w:val="003509F6"/>
    <w:rsid w:val="00350BAF"/>
    <w:rsid w:val="00351202"/>
    <w:rsid w:val="00351A3B"/>
    <w:rsid w:val="00352369"/>
    <w:rsid w:val="003529C8"/>
    <w:rsid w:val="0035303F"/>
    <w:rsid w:val="00353188"/>
    <w:rsid w:val="003534BB"/>
    <w:rsid w:val="0035394B"/>
    <w:rsid w:val="00353E1D"/>
    <w:rsid w:val="00354332"/>
    <w:rsid w:val="003547FB"/>
    <w:rsid w:val="00354C32"/>
    <w:rsid w:val="00355587"/>
    <w:rsid w:val="00355B8B"/>
    <w:rsid w:val="00355D16"/>
    <w:rsid w:val="00355E54"/>
    <w:rsid w:val="00356885"/>
    <w:rsid w:val="00356D07"/>
    <w:rsid w:val="00357B9A"/>
    <w:rsid w:val="00360448"/>
    <w:rsid w:val="00360762"/>
    <w:rsid w:val="0036366C"/>
    <w:rsid w:val="00363B24"/>
    <w:rsid w:val="00363D32"/>
    <w:rsid w:val="0036592B"/>
    <w:rsid w:val="00366034"/>
    <w:rsid w:val="00366995"/>
    <w:rsid w:val="00366B4A"/>
    <w:rsid w:val="00367057"/>
    <w:rsid w:val="003670D9"/>
    <w:rsid w:val="0037020B"/>
    <w:rsid w:val="003703FE"/>
    <w:rsid w:val="00370ABC"/>
    <w:rsid w:val="003711D9"/>
    <w:rsid w:val="00371495"/>
    <w:rsid w:val="00371768"/>
    <w:rsid w:val="00371BFC"/>
    <w:rsid w:val="00371F31"/>
    <w:rsid w:val="003722E6"/>
    <w:rsid w:val="003727AD"/>
    <w:rsid w:val="00373084"/>
    <w:rsid w:val="00373200"/>
    <w:rsid w:val="00373F8F"/>
    <w:rsid w:val="00374503"/>
    <w:rsid w:val="00375210"/>
    <w:rsid w:val="00375A9E"/>
    <w:rsid w:val="00375AFB"/>
    <w:rsid w:val="003774C4"/>
    <w:rsid w:val="003804EF"/>
    <w:rsid w:val="00381CFB"/>
    <w:rsid w:val="00381D81"/>
    <w:rsid w:val="003824B8"/>
    <w:rsid w:val="00382D2C"/>
    <w:rsid w:val="00382E2E"/>
    <w:rsid w:val="00384501"/>
    <w:rsid w:val="00386DB1"/>
    <w:rsid w:val="003871D4"/>
    <w:rsid w:val="0038770F"/>
    <w:rsid w:val="003877EC"/>
    <w:rsid w:val="003879B5"/>
    <w:rsid w:val="00387C30"/>
    <w:rsid w:val="00387CDA"/>
    <w:rsid w:val="00387E30"/>
    <w:rsid w:val="00390126"/>
    <w:rsid w:val="00390743"/>
    <w:rsid w:val="00391299"/>
    <w:rsid w:val="003918F6"/>
    <w:rsid w:val="0039244A"/>
    <w:rsid w:val="00392D91"/>
    <w:rsid w:val="00392EDA"/>
    <w:rsid w:val="003930E2"/>
    <w:rsid w:val="0039598B"/>
    <w:rsid w:val="00395A5B"/>
    <w:rsid w:val="00395E0A"/>
    <w:rsid w:val="003967A7"/>
    <w:rsid w:val="00397812"/>
    <w:rsid w:val="0039789F"/>
    <w:rsid w:val="003A0881"/>
    <w:rsid w:val="003A23F0"/>
    <w:rsid w:val="003A248B"/>
    <w:rsid w:val="003A26FC"/>
    <w:rsid w:val="003A2B0B"/>
    <w:rsid w:val="003A3614"/>
    <w:rsid w:val="003A3F95"/>
    <w:rsid w:val="003A4CE6"/>
    <w:rsid w:val="003A5506"/>
    <w:rsid w:val="003A65C0"/>
    <w:rsid w:val="003A68A4"/>
    <w:rsid w:val="003A69B0"/>
    <w:rsid w:val="003A6AF8"/>
    <w:rsid w:val="003A73FD"/>
    <w:rsid w:val="003A7D63"/>
    <w:rsid w:val="003B04D9"/>
    <w:rsid w:val="003B09D8"/>
    <w:rsid w:val="003B0AEF"/>
    <w:rsid w:val="003B0E11"/>
    <w:rsid w:val="003B0F07"/>
    <w:rsid w:val="003B14A9"/>
    <w:rsid w:val="003B14AD"/>
    <w:rsid w:val="003B18E4"/>
    <w:rsid w:val="003B285E"/>
    <w:rsid w:val="003B3CE3"/>
    <w:rsid w:val="003B4853"/>
    <w:rsid w:val="003B59B6"/>
    <w:rsid w:val="003B5CD3"/>
    <w:rsid w:val="003B654B"/>
    <w:rsid w:val="003B6CDB"/>
    <w:rsid w:val="003B7FFB"/>
    <w:rsid w:val="003C02BD"/>
    <w:rsid w:val="003C05B3"/>
    <w:rsid w:val="003C1275"/>
    <w:rsid w:val="003C1EB0"/>
    <w:rsid w:val="003C21D6"/>
    <w:rsid w:val="003C2D91"/>
    <w:rsid w:val="003C3021"/>
    <w:rsid w:val="003C3F83"/>
    <w:rsid w:val="003C5AA5"/>
    <w:rsid w:val="003C6BA8"/>
    <w:rsid w:val="003D0528"/>
    <w:rsid w:val="003D1123"/>
    <w:rsid w:val="003D1A18"/>
    <w:rsid w:val="003D1AFF"/>
    <w:rsid w:val="003D1B50"/>
    <w:rsid w:val="003D1BA1"/>
    <w:rsid w:val="003D1ECE"/>
    <w:rsid w:val="003D236B"/>
    <w:rsid w:val="003D2599"/>
    <w:rsid w:val="003D340E"/>
    <w:rsid w:val="003D3A8E"/>
    <w:rsid w:val="003D3CBC"/>
    <w:rsid w:val="003D4522"/>
    <w:rsid w:val="003D45F8"/>
    <w:rsid w:val="003D485B"/>
    <w:rsid w:val="003D5FC1"/>
    <w:rsid w:val="003D6ADC"/>
    <w:rsid w:val="003D6B65"/>
    <w:rsid w:val="003D769C"/>
    <w:rsid w:val="003E034B"/>
    <w:rsid w:val="003E06C7"/>
    <w:rsid w:val="003E0B3E"/>
    <w:rsid w:val="003E0D45"/>
    <w:rsid w:val="003E0F92"/>
    <w:rsid w:val="003E290A"/>
    <w:rsid w:val="003E29CE"/>
    <w:rsid w:val="003E2E9C"/>
    <w:rsid w:val="003E364B"/>
    <w:rsid w:val="003E4780"/>
    <w:rsid w:val="003E4C42"/>
    <w:rsid w:val="003E4F31"/>
    <w:rsid w:val="003E5502"/>
    <w:rsid w:val="003E57EC"/>
    <w:rsid w:val="003E5B2E"/>
    <w:rsid w:val="003E6849"/>
    <w:rsid w:val="003E74CE"/>
    <w:rsid w:val="003E7AD1"/>
    <w:rsid w:val="003E7BD3"/>
    <w:rsid w:val="003F0383"/>
    <w:rsid w:val="003F122E"/>
    <w:rsid w:val="003F1E85"/>
    <w:rsid w:val="003F202A"/>
    <w:rsid w:val="003F207F"/>
    <w:rsid w:val="003F261C"/>
    <w:rsid w:val="003F2637"/>
    <w:rsid w:val="003F2728"/>
    <w:rsid w:val="003F3DF5"/>
    <w:rsid w:val="003F431A"/>
    <w:rsid w:val="003F45EE"/>
    <w:rsid w:val="003F48C0"/>
    <w:rsid w:val="003F4BBB"/>
    <w:rsid w:val="003F5304"/>
    <w:rsid w:val="003F5CCD"/>
    <w:rsid w:val="003F6A47"/>
    <w:rsid w:val="003F7446"/>
    <w:rsid w:val="003F7658"/>
    <w:rsid w:val="003F76E0"/>
    <w:rsid w:val="003F77B5"/>
    <w:rsid w:val="003F79E6"/>
    <w:rsid w:val="003F7E74"/>
    <w:rsid w:val="00400204"/>
    <w:rsid w:val="00400587"/>
    <w:rsid w:val="00400B03"/>
    <w:rsid w:val="004016AF"/>
    <w:rsid w:val="00401992"/>
    <w:rsid w:val="00402233"/>
    <w:rsid w:val="00403614"/>
    <w:rsid w:val="004038DC"/>
    <w:rsid w:val="00403B5E"/>
    <w:rsid w:val="00403CCA"/>
    <w:rsid w:val="00403EF6"/>
    <w:rsid w:val="004045C4"/>
    <w:rsid w:val="00404C85"/>
    <w:rsid w:val="00406AB4"/>
    <w:rsid w:val="00406D7E"/>
    <w:rsid w:val="00406F3F"/>
    <w:rsid w:val="004104EC"/>
    <w:rsid w:val="00410DE2"/>
    <w:rsid w:val="00411013"/>
    <w:rsid w:val="00411253"/>
    <w:rsid w:val="0041195F"/>
    <w:rsid w:val="00411B2E"/>
    <w:rsid w:val="00412EC0"/>
    <w:rsid w:val="004133FD"/>
    <w:rsid w:val="00414FEE"/>
    <w:rsid w:val="004152DF"/>
    <w:rsid w:val="0041586A"/>
    <w:rsid w:val="00415DD6"/>
    <w:rsid w:val="004161B0"/>
    <w:rsid w:val="00416286"/>
    <w:rsid w:val="00416D06"/>
    <w:rsid w:val="00417665"/>
    <w:rsid w:val="00420399"/>
    <w:rsid w:val="00420F34"/>
    <w:rsid w:val="004217D3"/>
    <w:rsid w:val="0042187E"/>
    <w:rsid w:val="00422F99"/>
    <w:rsid w:val="00424019"/>
    <w:rsid w:val="004240C9"/>
    <w:rsid w:val="0042417D"/>
    <w:rsid w:val="004245A7"/>
    <w:rsid w:val="0042471E"/>
    <w:rsid w:val="00424B90"/>
    <w:rsid w:val="00425886"/>
    <w:rsid w:val="00426061"/>
    <w:rsid w:val="00426AB6"/>
    <w:rsid w:val="00427374"/>
    <w:rsid w:val="00427D6D"/>
    <w:rsid w:val="00427EDC"/>
    <w:rsid w:val="0043079E"/>
    <w:rsid w:val="00431A44"/>
    <w:rsid w:val="00431C3A"/>
    <w:rsid w:val="0043206A"/>
    <w:rsid w:val="0043244E"/>
    <w:rsid w:val="004325C7"/>
    <w:rsid w:val="0043304C"/>
    <w:rsid w:val="00433245"/>
    <w:rsid w:val="004334EB"/>
    <w:rsid w:val="00433610"/>
    <w:rsid w:val="00434A5A"/>
    <w:rsid w:val="00434BD6"/>
    <w:rsid w:val="00434FFB"/>
    <w:rsid w:val="0043579F"/>
    <w:rsid w:val="00435A6A"/>
    <w:rsid w:val="00435D1D"/>
    <w:rsid w:val="00436358"/>
    <w:rsid w:val="004372DC"/>
    <w:rsid w:val="00437468"/>
    <w:rsid w:val="00437E79"/>
    <w:rsid w:val="00440644"/>
    <w:rsid w:val="0044092F"/>
    <w:rsid w:val="00441DDA"/>
    <w:rsid w:val="00441F52"/>
    <w:rsid w:val="00442DD9"/>
    <w:rsid w:val="00443A1B"/>
    <w:rsid w:val="0044428E"/>
    <w:rsid w:val="004452E5"/>
    <w:rsid w:val="00445CA8"/>
    <w:rsid w:val="00446364"/>
    <w:rsid w:val="00446510"/>
    <w:rsid w:val="004478F9"/>
    <w:rsid w:val="00450CB5"/>
    <w:rsid w:val="004526F9"/>
    <w:rsid w:val="00452ABE"/>
    <w:rsid w:val="00453AFD"/>
    <w:rsid w:val="00453B46"/>
    <w:rsid w:val="00453D61"/>
    <w:rsid w:val="0045443E"/>
    <w:rsid w:val="00454DA2"/>
    <w:rsid w:val="00454F32"/>
    <w:rsid w:val="0045544B"/>
    <w:rsid w:val="00455818"/>
    <w:rsid w:val="00455D0D"/>
    <w:rsid w:val="00460041"/>
    <w:rsid w:val="00460413"/>
    <w:rsid w:val="0046153F"/>
    <w:rsid w:val="00461607"/>
    <w:rsid w:val="0046173D"/>
    <w:rsid w:val="004617BB"/>
    <w:rsid w:val="00462B2C"/>
    <w:rsid w:val="00462B61"/>
    <w:rsid w:val="00462EC1"/>
    <w:rsid w:val="00463880"/>
    <w:rsid w:val="004641FE"/>
    <w:rsid w:val="004659F6"/>
    <w:rsid w:val="00465C12"/>
    <w:rsid w:val="00467E05"/>
    <w:rsid w:val="00470213"/>
    <w:rsid w:val="00470F83"/>
    <w:rsid w:val="004711F3"/>
    <w:rsid w:val="004723AA"/>
    <w:rsid w:val="00472DB3"/>
    <w:rsid w:val="00473082"/>
    <w:rsid w:val="00473D2A"/>
    <w:rsid w:val="00473E2E"/>
    <w:rsid w:val="00475541"/>
    <w:rsid w:val="00476D48"/>
    <w:rsid w:val="00476F87"/>
    <w:rsid w:val="00477720"/>
    <w:rsid w:val="00477810"/>
    <w:rsid w:val="00480666"/>
    <w:rsid w:val="0048067D"/>
    <w:rsid w:val="0048142D"/>
    <w:rsid w:val="004816C8"/>
    <w:rsid w:val="004819C4"/>
    <w:rsid w:val="00481A51"/>
    <w:rsid w:val="0048201F"/>
    <w:rsid w:val="004822C5"/>
    <w:rsid w:val="00482AEB"/>
    <w:rsid w:val="00482AF2"/>
    <w:rsid w:val="00482BC3"/>
    <w:rsid w:val="004836F9"/>
    <w:rsid w:val="00483FBE"/>
    <w:rsid w:val="004842D4"/>
    <w:rsid w:val="00487674"/>
    <w:rsid w:val="00487C7D"/>
    <w:rsid w:val="00487ECF"/>
    <w:rsid w:val="00490153"/>
    <w:rsid w:val="00490C2B"/>
    <w:rsid w:val="0049295D"/>
    <w:rsid w:val="00492AB0"/>
    <w:rsid w:val="00493617"/>
    <w:rsid w:val="0049428A"/>
    <w:rsid w:val="00494E4B"/>
    <w:rsid w:val="00495A58"/>
    <w:rsid w:val="00495C3A"/>
    <w:rsid w:val="00497909"/>
    <w:rsid w:val="004A0190"/>
    <w:rsid w:val="004A03E2"/>
    <w:rsid w:val="004A09D7"/>
    <w:rsid w:val="004A0A77"/>
    <w:rsid w:val="004A0DA4"/>
    <w:rsid w:val="004A100F"/>
    <w:rsid w:val="004A1BEF"/>
    <w:rsid w:val="004A3514"/>
    <w:rsid w:val="004A4BA7"/>
    <w:rsid w:val="004A4C71"/>
    <w:rsid w:val="004A5203"/>
    <w:rsid w:val="004A5889"/>
    <w:rsid w:val="004A5900"/>
    <w:rsid w:val="004A7105"/>
    <w:rsid w:val="004A760B"/>
    <w:rsid w:val="004A7DB9"/>
    <w:rsid w:val="004B05BB"/>
    <w:rsid w:val="004B0A98"/>
    <w:rsid w:val="004B1CAC"/>
    <w:rsid w:val="004B2278"/>
    <w:rsid w:val="004B241B"/>
    <w:rsid w:val="004B279E"/>
    <w:rsid w:val="004B3670"/>
    <w:rsid w:val="004B3B89"/>
    <w:rsid w:val="004B4492"/>
    <w:rsid w:val="004B44F7"/>
    <w:rsid w:val="004B584D"/>
    <w:rsid w:val="004B611B"/>
    <w:rsid w:val="004B6172"/>
    <w:rsid w:val="004B6A40"/>
    <w:rsid w:val="004B7AD2"/>
    <w:rsid w:val="004C0507"/>
    <w:rsid w:val="004C15DB"/>
    <w:rsid w:val="004C20FF"/>
    <w:rsid w:val="004C23D6"/>
    <w:rsid w:val="004C2C21"/>
    <w:rsid w:val="004C2C75"/>
    <w:rsid w:val="004C3289"/>
    <w:rsid w:val="004C338C"/>
    <w:rsid w:val="004C3C41"/>
    <w:rsid w:val="004C4ABA"/>
    <w:rsid w:val="004C4D77"/>
    <w:rsid w:val="004C5009"/>
    <w:rsid w:val="004C5687"/>
    <w:rsid w:val="004C5914"/>
    <w:rsid w:val="004C5AC5"/>
    <w:rsid w:val="004C5EC0"/>
    <w:rsid w:val="004C6779"/>
    <w:rsid w:val="004C6EE8"/>
    <w:rsid w:val="004C6F56"/>
    <w:rsid w:val="004C776A"/>
    <w:rsid w:val="004D0113"/>
    <w:rsid w:val="004D24E9"/>
    <w:rsid w:val="004D2B19"/>
    <w:rsid w:val="004D2C76"/>
    <w:rsid w:val="004D3155"/>
    <w:rsid w:val="004D39AE"/>
    <w:rsid w:val="004D4143"/>
    <w:rsid w:val="004D4BDD"/>
    <w:rsid w:val="004D5760"/>
    <w:rsid w:val="004D6B6E"/>
    <w:rsid w:val="004D6F0B"/>
    <w:rsid w:val="004D7287"/>
    <w:rsid w:val="004E024C"/>
    <w:rsid w:val="004E064C"/>
    <w:rsid w:val="004E1791"/>
    <w:rsid w:val="004E1A81"/>
    <w:rsid w:val="004E1E27"/>
    <w:rsid w:val="004E21A1"/>
    <w:rsid w:val="004E271B"/>
    <w:rsid w:val="004E2949"/>
    <w:rsid w:val="004E319E"/>
    <w:rsid w:val="004E42C2"/>
    <w:rsid w:val="004E4B95"/>
    <w:rsid w:val="004E5052"/>
    <w:rsid w:val="004E52EC"/>
    <w:rsid w:val="004E5376"/>
    <w:rsid w:val="004E5B86"/>
    <w:rsid w:val="004E5BE8"/>
    <w:rsid w:val="004E6716"/>
    <w:rsid w:val="004E70AB"/>
    <w:rsid w:val="004E7E27"/>
    <w:rsid w:val="004F0F32"/>
    <w:rsid w:val="004F129B"/>
    <w:rsid w:val="004F1614"/>
    <w:rsid w:val="004F26ED"/>
    <w:rsid w:val="004F2884"/>
    <w:rsid w:val="004F2A5E"/>
    <w:rsid w:val="004F2C31"/>
    <w:rsid w:val="004F2C7C"/>
    <w:rsid w:val="004F42DE"/>
    <w:rsid w:val="004F43FF"/>
    <w:rsid w:val="004F4741"/>
    <w:rsid w:val="004F52CF"/>
    <w:rsid w:val="004F5DBD"/>
    <w:rsid w:val="004F648B"/>
    <w:rsid w:val="004F67E2"/>
    <w:rsid w:val="004F6A8A"/>
    <w:rsid w:val="005004FE"/>
    <w:rsid w:val="005009BD"/>
    <w:rsid w:val="00500C58"/>
    <w:rsid w:val="00501320"/>
    <w:rsid w:val="005017AD"/>
    <w:rsid w:val="00502226"/>
    <w:rsid w:val="0050277C"/>
    <w:rsid w:val="00502A2D"/>
    <w:rsid w:val="005035D4"/>
    <w:rsid w:val="005038B2"/>
    <w:rsid w:val="00504229"/>
    <w:rsid w:val="00504EBC"/>
    <w:rsid w:val="00505022"/>
    <w:rsid w:val="005052F1"/>
    <w:rsid w:val="005054F2"/>
    <w:rsid w:val="00506510"/>
    <w:rsid w:val="0050772D"/>
    <w:rsid w:val="00507903"/>
    <w:rsid w:val="00507993"/>
    <w:rsid w:val="0051020D"/>
    <w:rsid w:val="005108FF"/>
    <w:rsid w:val="005144EF"/>
    <w:rsid w:val="0051488C"/>
    <w:rsid w:val="00515119"/>
    <w:rsid w:val="00515814"/>
    <w:rsid w:val="00515D5B"/>
    <w:rsid w:val="005163EE"/>
    <w:rsid w:val="00516DF4"/>
    <w:rsid w:val="00517C58"/>
    <w:rsid w:val="00517D8E"/>
    <w:rsid w:val="00520089"/>
    <w:rsid w:val="00520E52"/>
    <w:rsid w:val="0052199A"/>
    <w:rsid w:val="0052240F"/>
    <w:rsid w:val="005225A2"/>
    <w:rsid w:val="005225B5"/>
    <w:rsid w:val="00523570"/>
    <w:rsid w:val="005238A9"/>
    <w:rsid w:val="0052437A"/>
    <w:rsid w:val="0052502E"/>
    <w:rsid w:val="0052527A"/>
    <w:rsid w:val="00525F90"/>
    <w:rsid w:val="00526797"/>
    <w:rsid w:val="00526F78"/>
    <w:rsid w:val="005301A3"/>
    <w:rsid w:val="0053070A"/>
    <w:rsid w:val="005314E6"/>
    <w:rsid w:val="00531884"/>
    <w:rsid w:val="0053247F"/>
    <w:rsid w:val="005324B3"/>
    <w:rsid w:val="00532853"/>
    <w:rsid w:val="0053336F"/>
    <w:rsid w:val="0053452F"/>
    <w:rsid w:val="00534AD7"/>
    <w:rsid w:val="005368AA"/>
    <w:rsid w:val="00537161"/>
    <w:rsid w:val="00537AA6"/>
    <w:rsid w:val="00537B12"/>
    <w:rsid w:val="00537F53"/>
    <w:rsid w:val="0054040F"/>
    <w:rsid w:val="005408D9"/>
    <w:rsid w:val="00541AB9"/>
    <w:rsid w:val="00542E0F"/>
    <w:rsid w:val="0054341C"/>
    <w:rsid w:val="0054369B"/>
    <w:rsid w:val="005461DE"/>
    <w:rsid w:val="00547663"/>
    <w:rsid w:val="005519D2"/>
    <w:rsid w:val="005532F9"/>
    <w:rsid w:val="00553677"/>
    <w:rsid w:val="00553ACA"/>
    <w:rsid w:val="00553ACB"/>
    <w:rsid w:val="00553F83"/>
    <w:rsid w:val="00554548"/>
    <w:rsid w:val="00554EEF"/>
    <w:rsid w:val="00554F7A"/>
    <w:rsid w:val="0055513D"/>
    <w:rsid w:val="00555B98"/>
    <w:rsid w:val="00555D13"/>
    <w:rsid w:val="00556481"/>
    <w:rsid w:val="005571DA"/>
    <w:rsid w:val="0055722D"/>
    <w:rsid w:val="00557535"/>
    <w:rsid w:val="005601C3"/>
    <w:rsid w:val="00560308"/>
    <w:rsid w:val="0056116E"/>
    <w:rsid w:val="00561445"/>
    <w:rsid w:val="0056147F"/>
    <w:rsid w:val="00561650"/>
    <w:rsid w:val="0056200E"/>
    <w:rsid w:val="00562828"/>
    <w:rsid w:val="00562978"/>
    <w:rsid w:val="00562F13"/>
    <w:rsid w:val="005641F1"/>
    <w:rsid w:val="0056504E"/>
    <w:rsid w:val="005655C0"/>
    <w:rsid w:val="005669E6"/>
    <w:rsid w:val="00567151"/>
    <w:rsid w:val="005675D7"/>
    <w:rsid w:val="00567CE5"/>
    <w:rsid w:val="00567EBB"/>
    <w:rsid w:val="00570147"/>
    <w:rsid w:val="0057064B"/>
    <w:rsid w:val="00570FFD"/>
    <w:rsid w:val="0057159E"/>
    <w:rsid w:val="00572094"/>
    <w:rsid w:val="005720D2"/>
    <w:rsid w:val="00572F6D"/>
    <w:rsid w:val="0057317A"/>
    <w:rsid w:val="00574045"/>
    <w:rsid w:val="0057467E"/>
    <w:rsid w:val="00574955"/>
    <w:rsid w:val="00574E98"/>
    <w:rsid w:val="005756E6"/>
    <w:rsid w:val="005768DB"/>
    <w:rsid w:val="005772D1"/>
    <w:rsid w:val="00577762"/>
    <w:rsid w:val="005778AC"/>
    <w:rsid w:val="00577BF9"/>
    <w:rsid w:val="00577C48"/>
    <w:rsid w:val="005808B7"/>
    <w:rsid w:val="0058093B"/>
    <w:rsid w:val="0058147C"/>
    <w:rsid w:val="0058148D"/>
    <w:rsid w:val="0058323F"/>
    <w:rsid w:val="00583C46"/>
    <w:rsid w:val="0058476D"/>
    <w:rsid w:val="00584CF0"/>
    <w:rsid w:val="00584DD3"/>
    <w:rsid w:val="005854E7"/>
    <w:rsid w:val="00586CD7"/>
    <w:rsid w:val="00587CCC"/>
    <w:rsid w:val="00587D69"/>
    <w:rsid w:val="00590118"/>
    <w:rsid w:val="00590B79"/>
    <w:rsid w:val="005918CD"/>
    <w:rsid w:val="005944C6"/>
    <w:rsid w:val="005947D8"/>
    <w:rsid w:val="0059529B"/>
    <w:rsid w:val="005956CC"/>
    <w:rsid w:val="00597AFB"/>
    <w:rsid w:val="005A09A6"/>
    <w:rsid w:val="005A0B41"/>
    <w:rsid w:val="005A0F8A"/>
    <w:rsid w:val="005A17A3"/>
    <w:rsid w:val="005A19C1"/>
    <w:rsid w:val="005A1BBA"/>
    <w:rsid w:val="005A1C73"/>
    <w:rsid w:val="005A1EEE"/>
    <w:rsid w:val="005A1F18"/>
    <w:rsid w:val="005A2315"/>
    <w:rsid w:val="005A2730"/>
    <w:rsid w:val="005A3D91"/>
    <w:rsid w:val="005A4B05"/>
    <w:rsid w:val="005A5BF7"/>
    <w:rsid w:val="005A5FE8"/>
    <w:rsid w:val="005A77F7"/>
    <w:rsid w:val="005A7D79"/>
    <w:rsid w:val="005B043B"/>
    <w:rsid w:val="005B05F6"/>
    <w:rsid w:val="005B0625"/>
    <w:rsid w:val="005B06AB"/>
    <w:rsid w:val="005B2CCD"/>
    <w:rsid w:val="005B35A0"/>
    <w:rsid w:val="005B47DA"/>
    <w:rsid w:val="005B5F26"/>
    <w:rsid w:val="005B72A7"/>
    <w:rsid w:val="005B7BCD"/>
    <w:rsid w:val="005C01A8"/>
    <w:rsid w:val="005C08C7"/>
    <w:rsid w:val="005C0DEC"/>
    <w:rsid w:val="005C128B"/>
    <w:rsid w:val="005C139A"/>
    <w:rsid w:val="005C1767"/>
    <w:rsid w:val="005C34BC"/>
    <w:rsid w:val="005C4377"/>
    <w:rsid w:val="005C578E"/>
    <w:rsid w:val="005C6100"/>
    <w:rsid w:val="005C6B12"/>
    <w:rsid w:val="005D0E86"/>
    <w:rsid w:val="005D0F03"/>
    <w:rsid w:val="005D1DB0"/>
    <w:rsid w:val="005D200A"/>
    <w:rsid w:val="005D204D"/>
    <w:rsid w:val="005D245C"/>
    <w:rsid w:val="005D356C"/>
    <w:rsid w:val="005D361F"/>
    <w:rsid w:val="005D412B"/>
    <w:rsid w:val="005D4940"/>
    <w:rsid w:val="005D6FBE"/>
    <w:rsid w:val="005D713C"/>
    <w:rsid w:val="005D768F"/>
    <w:rsid w:val="005D7D71"/>
    <w:rsid w:val="005E0461"/>
    <w:rsid w:val="005E091E"/>
    <w:rsid w:val="005E12BD"/>
    <w:rsid w:val="005E194E"/>
    <w:rsid w:val="005E27CD"/>
    <w:rsid w:val="005E2E07"/>
    <w:rsid w:val="005E31F6"/>
    <w:rsid w:val="005E3725"/>
    <w:rsid w:val="005E3847"/>
    <w:rsid w:val="005E3970"/>
    <w:rsid w:val="005E3E03"/>
    <w:rsid w:val="005E49D0"/>
    <w:rsid w:val="005E54D8"/>
    <w:rsid w:val="005E605C"/>
    <w:rsid w:val="005E64EA"/>
    <w:rsid w:val="005E650D"/>
    <w:rsid w:val="005E7E74"/>
    <w:rsid w:val="005E7FA4"/>
    <w:rsid w:val="005F00A2"/>
    <w:rsid w:val="005F0200"/>
    <w:rsid w:val="005F049C"/>
    <w:rsid w:val="005F182D"/>
    <w:rsid w:val="005F29E5"/>
    <w:rsid w:val="005F2A3B"/>
    <w:rsid w:val="005F2DAE"/>
    <w:rsid w:val="005F32FB"/>
    <w:rsid w:val="005F3D95"/>
    <w:rsid w:val="005F45F6"/>
    <w:rsid w:val="005F4B4A"/>
    <w:rsid w:val="005F51D2"/>
    <w:rsid w:val="005F5246"/>
    <w:rsid w:val="005F5D29"/>
    <w:rsid w:val="005F6053"/>
    <w:rsid w:val="005F6195"/>
    <w:rsid w:val="005F62B3"/>
    <w:rsid w:val="005F6304"/>
    <w:rsid w:val="005F64DA"/>
    <w:rsid w:val="005F69D2"/>
    <w:rsid w:val="005F6B41"/>
    <w:rsid w:val="005F6D61"/>
    <w:rsid w:val="00600199"/>
    <w:rsid w:val="006003A0"/>
    <w:rsid w:val="00600694"/>
    <w:rsid w:val="00600E50"/>
    <w:rsid w:val="006011A5"/>
    <w:rsid w:val="006025FE"/>
    <w:rsid w:val="00602600"/>
    <w:rsid w:val="00602F62"/>
    <w:rsid w:val="0060370F"/>
    <w:rsid w:val="00603885"/>
    <w:rsid w:val="00603DE6"/>
    <w:rsid w:val="006043F1"/>
    <w:rsid w:val="00604B1E"/>
    <w:rsid w:val="00606822"/>
    <w:rsid w:val="006071B5"/>
    <w:rsid w:val="0060721C"/>
    <w:rsid w:val="006073FE"/>
    <w:rsid w:val="00610191"/>
    <w:rsid w:val="00610BDD"/>
    <w:rsid w:val="00611354"/>
    <w:rsid w:val="00611644"/>
    <w:rsid w:val="0061293D"/>
    <w:rsid w:val="00612EAC"/>
    <w:rsid w:val="00612FA2"/>
    <w:rsid w:val="00613174"/>
    <w:rsid w:val="0061370F"/>
    <w:rsid w:val="00613B29"/>
    <w:rsid w:val="00613E41"/>
    <w:rsid w:val="00613E90"/>
    <w:rsid w:val="00614B03"/>
    <w:rsid w:val="00615105"/>
    <w:rsid w:val="00615664"/>
    <w:rsid w:val="00615B11"/>
    <w:rsid w:val="006161BD"/>
    <w:rsid w:val="00616DFF"/>
    <w:rsid w:val="006171B5"/>
    <w:rsid w:val="006176D9"/>
    <w:rsid w:val="006201F4"/>
    <w:rsid w:val="00620C86"/>
    <w:rsid w:val="0062157F"/>
    <w:rsid w:val="00621855"/>
    <w:rsid w:val="00621906"/>
    <w:rsid w:val="00621B40"/>
    <w:rsid w:val="0062265C"/>
    <w:rsid w:val="00622C01"/>
    <w:rsid w:val="00622C10"/>
    <w:rsid w:val="00622CA4"/>
    <w:rsid w:val="006233B8"/>
    <w:rsid w:val="00623731"/>
    <w:rsid w:val="00623C6A"/>
    <w:rsid w:val="00623CFC"/>
    <w:rsid w:val="006247C3"/>
    <w:rsid w:val="00624810"/>
    <w:rsid w:val="00624E32"/>
    <w:rsid w:val="00624EAE"/>
    <w:rsid w:val="006250B1"/>
    <w:rsid w:val="00625C98"/>
    <w:rsid w:val="00625CFB"/>
    <w:rsid w:val="00625DBF"/>
    <w:rsid w:val="0062645B"/>
    <w:rsid w:val="00626CC6"/>
    <w:rsid w:val="00627013"/>
    <w:rsid w:val="0062771C"/>
    <w:rsid w:val="0063085E"/>
    <w:rsid w:val="006308E2"/>
    <w:rsid w:val="0063172D"/>
    <w:rsid w:val="00632F19"/>
    <w:rsid w:val="00633766"/>
    <w:rsid w:val="00633A1A"/>
    <w:rsid w:val="00634B1B"/>
    <w:rsid w:val="006358F7"/>
    <w:rsid w:val="006361E9"/>
    <w:rsid w:val="00636F58"/>
    <w:rsid w:val="006376A4"/>
    <w:rsid w:val="00637725"/>
    <w:rsid w:val="00637F55"/>
    <w:rsid w:val="0064048A"/>
    <w:rsid w:val="00640689"/>
    <w:rsid w:val="006406F0"/>
    <w:rsid w:val="006418F0"/>
    <w:rsid w:val="00642650"/>
    <w:rsid w:val="00644F6C"/>
    <w:rsid w:val="00645E2B"/>
    <w:rsid w:val="00647149"/>
    <w:rsid w:val="00647713"/>
    <w:rsid w:val="00647D3A"/>
    <w:rsid w:val="00647EB0"/>
    <w:rsid w:val="00647F18"/>
    <w:rsid w:val="0065072E"/>
    <w:rsid w:val="006509DF"/>
    <w:rsid w:val="0065107E"/>
    <w:rsid w:val="00651408"/>
    <w:rsid w:val="00651541"/>
    <w:rsid w:val="00651985"/>
    <w:rsid w:val="006522C3"/>
    <w:rsid w:val="006534AB"/>
    <w:rsid w:val="006537D6"/>
    <w:rsid w:val="0065395C"/>
    <w:rsid w:val="00653B06"/>
    <w:rsid w:val="00653FB8"/>
    <w:rsid w:val="006545D1"/>
    <w:rsid w:val="006546B1"/>
    <w:rsid w:val="0065512E"/>
    <w:rsid w:val="0065625C"/>
    <w:rsid w:val="00656275"/>
    <w:rsid w:val="00657506"/>
    <w:rsid w:val="006576EC"/>
    <w:rsid w:val="00661B7B"/>
    <w:rsid w:val="00662F94"/>
    <w:rsid w:val="00663589"/>
    <w:rsid w:val="00663762"/>
    <w:rsid w:val="00663970"/>
    <w:rsid w:val="00663C32"/>
    <w:rsid w:val="0066571C"/>
    <w:rsid w:val="006659F4"/>
    <w:rsid w:val="00665BD9"/>
    <w:rsid w:val="00665DAD"/>
    <w:rsid w:val="00665E9A"/>
    <w:rsid w:val="00666C4D"/>
    <w:rsid w:val="00666DF7"/>
    <w:rsid w:val="00667144"/>
    <w:rsid w:val="006706EC"/>
    <w:rsid w:val="00670743"/>
    <w:rsid w:val="00671915"/>
    <w:rsid w:val="00672ACC"/>
    <w:rsid w:val="00672AD4"/>
    <w:rsid w:val="00672FCE"/>
    <w:rsid w:val="00673092"/>
    <w:rsid w:val="00673AC8"/>
    <w:rsid w:val="00673DDC"/>
    <w:rsid w:val="0067431C"/>
    <w:rsid w:val="0067441C"/>
    <w:rsid w:val="00675003"/>
    <w:rsid w:val="00675066"/>
    <w:rsid w:val="00675191"/>
    <w:rsid w:val="00675479"/>
    <w:rsid w:val="006754AE"/>
    <w:rsid w:val="0067687F"/>
    <w:rsid w:val="00676C3F"/>
    <w:rsid w:val="00677839"/>
    <w:rsid w:val="0067794B"/>
    <w:rsid w:val="00680341"/>
    <w:rsid w:val="00680460"/>
    <w:rsid w:val="00681CA9"/>
    <w:rsid w:val="00681D7B"/>
    <w:rsid w:val="00682175"/>
    <w:rsid w:val="006821CA"/>
    <w:rsid w:val="00682B30"/>
    <w:rsid w:val="00683BE0"/>
    <w:rsid w:val="00683C88"/>
    <w:rsid w:val="00683FB3"/>
    <w:rsid w:val="006843BA"/>
    <w:rsid w:val="0068485C"/>
    <w:rsid w:val="006849D7"/>
    <w:rsid w:val="00684BD1"/>
    <w:rsid w:val="00685841"/>
    <w:rsid w:val="00685B33"/>
    <w:rsid w:val="00686A08"/>
    <w:rsid w:val="00686D2D"/>
    <w:rsid w:val="00687A99"/>
    <w:rsid w:val="006903C1"/>
    <w:rsid w:val="00690EA9"/>
    <w:rsid w:val="006912AC"/>
    <w:rsid w:val="00691314"/>
    <w:rsid w:val="006913D7"/>
    <w:rsid w:val="006913E7"/>
    <w:rsid w:val="00691A7F"/>
    <w:rsid w:val="00691A93"/>
    <w:rsid w:val="00691E20"/>
    <w:rsid w:val="00692B56"/>
    <w:rsid w:val="00693B95"/>
    <w:rsid w:val="00693C1D"/>
    <w:rsid w:val="00693DAB"/>
    <w:rsid w:val="00694391"/>
    <w:rsid w:val="00694C01"/>
    <w:rsid w:val="006954FF"/>
    <w:rsid w:val="006959A9"/>
    <w:rsid w:val="00695BAF"/>
    <w:rsid w:val="0069658E"/>
    <w:rsid w:val="006965B0"/>
    <w:rsid w:val="0069699A"/>
    <w:rsid w:val="00697CBD"/>
    <w:rsid w:val="006A1740"/>
    <w:rsid w:val="006A178D"/>
    <w:rsid w:val="006A18F5"/>
    <w:rsid w:val="006A1FD0"/>
    <w:rsid w:val="006A20DA"/>
    <w:rsid w:val="006A2D42"/>
    <w:rsid w:val="006A3002"/>
    <w:rsid w:val="006A302F"/>
    <w:rsid w:val="006A3C2A"/>
    <w:rsid w:val="006A4738"/>
    <w:rsid w:val="006A53F8"/>
    <w:rsid w:val="006A5A13"/>
    <w:rsid w:val="006A634F"/>
    <w:rsid w:val="006A6361"/>
    <w:rsid w:val="006A66DB"/>
    <w:rsid w:val="006A6D59"/>
    <w:rsid w:val="006A6E59"/>
    <w:rsid w:val="006A6F27"/>
    <w:rsid w:val="006A7613"/>
    <w:rsid w:val="006A7917"/>
    <w:rsid w:val="006B027E"/>
    <w:rsid w:val="006B1201"/>
    <w:rsid w:val="006B233B"/>
    <w:rsid w:val="006B2CC6"/>
    <w:rsid w:val="006B2D32"/>
    <w:rsid w:val="006B307A"/>
    <w:rsid w:val="006B3225"/>
    <w:rsid w:val="006B4CD2"/>
    <w:rsid w:val="006B530C"/>
    <w:rsid w:val="006B59CC"/>
    <w:rsid w:val="006B6ADD"/>
    <w:rsid w:val="006B6DFF"/>
    <w:rsid w:val="006B7214"/>
    <w:rsid w:val="006B7D5F"/>
    <w:rsid w:val="006B7FC9"/>
    <w:rsid w:val="006C1B8F"/>
    <w:rsid w:val="006C31F2"/>
    <w:rsid w:val="006C36BC"/>
    <w:rsid w:val="006C3FF7"/>
    <w:rsid w:val="006C4460"/>
    <w:rsid w:val="006C4ECC"/>
    <w:rsid w:val="006C576A"/>
    <w:rsid w:val="006C5EC0"/>
    <w:rsid w:val="006C6C06"/>
    <w:rsid w:val="006C7366"/>
    <w:rsid w:val="006C74C6"/>
    <w:rsid w:val="006C7C31"/>
    <w:rsid w:val="006D0DD4"/>
    <w:rsid w:val="006D245A"/>
    <w:rsid w:val="006D2B8F"/>
    <w:rsid w:val="006D306F"/>
    <w:rsid w:val="006D3829"/>
    <w:rsid w:val="006D4055"/>
    <w:rsid w:val="006D452A"/>
    <w:rsid w:val="006D4F21"/>
    <w:rsid w:val="006D5EA7"/>
    <w:rsid w:val="006D633E"/>
    <w:rsid w:val="006D6A1B"/>
    <w:rsid w:val="006D731E"/>
    <w:rsid w:val="006D73B0"/>
    <w:rsid w:val="006D762D"/>
    <w:rsid w:val="006D7E01"/>
    <w:rsid w:val="006E0182"/>
    <w:rsid w:val="006E028D"/>
    <w:rsid w:val="006E105E"/>
    <w:rsid w:val="006E261E"/>
    <w:rsid w:val="006E2A6D"/>
    <w:rsid w:val="006E3C19"/>
    <w:rsid w:val="006E3CF4"/>
    <w:rsid w:val="006E3F6F"/>
    <w:rsid w:val="006E3FAC"/>
    <w:rsid w:val="006E4B2E"/>
    <w:rsid w:val="006E4C89"/>
    <w:rsid w:val="006E52B7"/>
    <w:rsid w:val="006E5375"/>
    <w:rsid w:val="006E566F"/>
    <w:rsid w:val="006E7000"/>
    <w:rsid w:val="006E7977"/>
    <w:rsid w:val="006F0A4E"/>
    <w:rsid w:val="006F1166"/>
    <w:rsid w:val="006F13CF"/>
    <w:rsid w:val="006F22A1"/>
    <w:rsid w:val="006F2A53"/>
    <w:rsid w:val="006F374D"/>
    <w:rsid w:val="006F3E4E"/>
    <w:rsid w:val="006F3E90"/>
    <w:rsid w:val="006F3F20"/>
    <w:rsid w:val="006F45D9"/>
    <w:rsid w:val="006F4B53"/>
    <w:rsid w:val="006F4F07"/>
    <w:rsid w:val="006F4F49"/>
    <w:rsid w:val="006F5609"/>
    <w:rsid w:val="006F6642"/>
    <w:rsid w:val="006F706E"/>
    <w:rsid w:val="007009E7"/>
    <w:rsid w:val="00700CAF"/>
    <w:rsid w:val="0070127C"/>
    <w:rsid w:val="00701CED"/>
    <w:rsid w:val="00701EB6"/>
    <w:rsid w:val="00702841"/>
    <w:rsid w:val="00703EBA"/>
    <w:rsid w:val="0070571A"/>
    <w:rsid w:val="00705E1D"/>
    <w:rsid w:val="00706235"/>
    <w:rsid w:val="007067E4"/>
    <w:rsid w:val="00706CA4"/>
    <w:rsid w:val="00707018"/>
    <w:rsid w:val="00707ADC"/>
    <w:rsid w:val="00707B5C"/>
    <w:rsid w:val="0071036D"/>
    <w:rsid w:val="00710709"/>
    <w:rsid w:val="0071245E"/>
    <w:rsid w:val="00712E68"/>
    <w:rsid w:val="00713B84"/>
    <w:rsid w:val="00714014"/>
    <w:rsid w:val="00714556"/>
    <w:rsid w:val="00714606"/>
    <w:rsid w:val="00714EB9"/>
    <w:rsid w:val="00715134"/>
    <w:rsid w:val="007151D5"/>
    <w:rsid w:val="00715866"/>
    <w:rsid w:val="00715C20"/>
    <w:rsid w:val="00716D8E"/>
    <w:rsid w:val="00717412"/>
    <w:rsid w:val="00717FAF"/>
    <w:rsid w:val="00720690"/>
    <w:rsid w:val="007207FB"/>
    <w:rsid w:val="007209EA"/>
    <w:rsid w:val="00721ED8"/>
    <w:rsid w:val="0072211D"/>
    <w:rsid w:val="00722281"/>
    <w:rsid w:val="00722837"/>
    <w:rsid w:val="00722B32"/>
    <w:rsid w:val="00723436"/>
    <w:rsid w:val="00724053"/>
    <w:rsid w:val="00724400"/>
    <w:rsid w:val="00726CEF"/>
    <w:rsid w:val="007271DC"/>
    <w:rsid w:val="00727E5D"/>
    <w:rsid w:val="00730129"/>
    <w:rsid w:val="0073049E"/>
    <w:rsid w:val="007304C6"/>
    <w:rsid w:val="007311B7"/>
    <w:rsid w:val="007319B2"/>
    <w:rsid w:val="0073206C"/>
    <w:rsid w:val="00732774"/>
    <w:rsid w:val="00732C78"/>
    <w:rsid w:val="00733130"/>
    <w:rsid w:val="00733741"/>
    <w:rsid w:val="00734164"/>
    <w:rsid w:val="00734732"/>
    <w:rsid w:val="007347D4"/>
    <w:rsid w:val="00734B21"/>
    <w:rsid w:val="00735471"/>
    <w:rsid w:val="00735613"/>
    <w:rsid w:val="00735B1E"/>
    <w:rsid w:val="00736C46"/>
    <w:rsid w:val="00736FF5"/>
    <w:rsid w:val="0073738F"/>
    <w:rsid w:val="00737707"/>
    <w:rsid w:val="00737726"/>
    <w:rsid w:val="00740283"/>
    <w:rsid w:val="00740846"/>
    <w:rsid w:val="00741835"/>
    <w:rsid w:val="00741F56"/>
    <w:rsid w:val="00741FFF"/>
    <w:rsid w:val="00743E44"/>
    <w:rsid w:val="00744F0D"/>
    <w:rsid w:val="00745A8D"/>
    <w:rsid w:val="00745E0D"/>
    <w:rsid w:val="00746EB9"/>
    <w:rsid w:val="007476E1"/>
    <w:rsid w:val="00747A03"/>
    <w:rsid w:val="00747CD4"/>
    <w:rsid w:val="00747D4D"/>
    <w:rsid w:val="00747DC0"/>
    <w:rsid w:val="00747E74"/>
    <w:rsid w:val="007503C1"/>
    <w:rsid w:val="007505BB"/>
    <w:rsid w:val="0075090A"/>
    <w:rsid w:val="00750D9F"/>
    <w:rsid w:val="00751B5B"/>
    <w:rsid w:val="007522A0"/>
    <w:rsid w:val="00752D8C"/>
    <w:rsid w:val="0075322C"/>
    <w:rsid w:val="0075366A"/>
    <w:rsid w:val="00753D0F"/>
    <w:rsid w:val="00754AEA"/>
    <w:rsid w:val="00754FFA"/>
    <w:rsid w:val="00755BFC"/>
    <w:rsid w:val="00757108"/>
    <w:rsid w:val="00757395"/>
    <w:rsid w:val="007577D3"/>
    <w:rsid w:val="007577F4"/>
    <w:rsid w:val="007578B3"/>
    <w:rsid w:val="00757CC4"/>
    <w:rsid w:val="00760063"/>
    <w:rsid w:val="007606F8"/>
    <w:rsid w:val="00760E7D"/>
    <w:rsid w:val="00762DF1"/>
    <w:rsid w:val="007633F1"/>
    <w:rsid w:val="00764D81"/>
    <w:rsid w:val="00765984"/>
    <w:rsid w:val="00765B8B"/>
    <w:rsid w:val="007661CB"/>
    <w:rsid w:val="00766705"/>
    <w:rsid w:val="00766BB3"/>
    <w:rsid w:val="00767E68"/>
    <w:rsid w:val="00767F28"/>
    <w:rsid w:val="00770B31"/>
    <w:rsid w:val="00773146"/>
    <w:rsid w:val="0077351D"/>
    <w:rsid w:val="00773757"/>
    <w:rsid w:val="00773BD4"/>
    <w:rsid w:val="00773D46"/>
    <w:rsid w:val="007740E4"/>
    <w:rsid w:val="00774D00"/>
    <w:rsid w:val="00774E54"/>
    <w:rsid w:val="00775BAE"/>
    <w:rsid w:val="007768E0"/>
    <w:rsid w:val="007777C8"/>
    <w:rsid w:val="007778C3"/>
    <w:rsid w:val="00777BF2"/>
    <w:rsid w:val="007808DF"/>
    <w:rsid w:val="0078113F"/>
    <w:rsid w:val="007815A4"/>
    <w:rsid w:val="0078233B"/>
    <w:rsid w:val="00782345"/>
    <w:rsid w:val="0078342D"/>
    <w:rsid w:val="00783BA7"/>
    <w:rsid w:val="007847B0"/>
    <w:rsid w:val="007850F0"/>
    <w:rsid w:val="0078529E"/>
    <w:rsid w:val="0078633A"/>
    <w:rsid w:val="00786554"/>
    <w:rsid w:val="00786659"/>
    <w:rsid w:val="00787F37"/>
    <w:rsid w:val="007909F3"/>
    <w:rsid w:val="00790BFC"/>
    <w:rsid w:val="00791074"/>
    <w:rsid w:val="00791E47"/>
    <w:rsid w:val="00791F54"/>
    <w:rsid w:val="00792373"/>
    <w:rsid w:val="00792D84"/>
    <w:rsid w:val="00794209"/>
    <w:rsid w:val="007943D0"/>
    <w:rsid w:val="007945AD"/>
    <w:rsid w:val="00794A62"/>
    <w:rsid w:val="00794C09"/>
    <w:rsid w:val="00795514"/>
    <w:rsid w:val="00795724"/>
    <w:rsid w:val="0079626C"/>
    <w:rsid w:val="00796C1F"/>
    <w:rsid w:val="00796DF0"/>
    <w:rsid w:val="007A04CC"/>
    <w:rsid w:val="007A0BB6"/>
    <w:rsid w:val="007A0BD0"/>
    <w:rsid w:val="007A1664"/>
    <w:rsid w:val="007A25C5"/>
    <w:rsid w:val="007A276A"/>
    <w:rsid w:val="007A2D2E"/>
    <w:rsid w:val="007A2F79"/>
    <w:rsid w:val="007A3379"/>
    <w:rsid w:val="007A3693"/>
    <w:rsid w:val="007A3F98"/>
    <w:rsid w:val="007A4333"/>
    <w:rsid w:val="007A5815"/>
    <w:rsid w:val="007A61E5"/>
    <w:rsid w:val="007A66B0"/>
    <w:rsid w:val="007A78F9"/>
    <w:rsid w:val="007B1027"/>
    <w:rsid w:val="007B168D"/>
    <w:rsid w:val="007B1695"/>
    <w:rsid w:val="007B1D2E"/>
    <w:rsid w:val="007B1D4C"/>
    <w:rsid w:val="007B1F18"/>
    <w:rsid w:val="007B243A"/>
    <w:rsid w:val="007B27CD"/>
    <w:rsid w:val="007B3414"/>
    <w:rsid w:val="007B472E"/>
    <w:rsid w:val="007B4C89"/>
    <w:rsid w:val="007B694B"/>
    <w:rsid w:val="007B699B"/>
    <w:rsid w:val="007B699C"/>
    <w:rsid w:val="007B6CFC"/>
    <w:rsid w:val="007B6D59"/>
    <w:rsid w:val="007B6D96"/>
    <w:rsid w:val="007B79D6"/>
    <w:rsid w:val="007B7EEB"/>
    <w:rsid w:val="007C0780"/>
    <w:rsid w:val="007C1522"/>
    <w:rsid w:val="007C17D0"/>
    <w:rsid w:val="007C240B"/>
    <w:rsid w:val="007C271C"/>
    <w:rsid w:val="007C3A05"/>
    <w:rsid w:val="007C406C"/>
    <w:rsid w:val="007C41AB"/>
    <w:rsid w:val="007C43B9"/>
    <w:rsid w:val="007C43C4"/>
    <w:rsid w:val="007C5ECA"/>
    <w:rsid w:val="007C682C"/>
    <w:rsid w:val="007C7534"/>
    <w:rsid w:val="007C7618"/>
    <w:rsid w:val="007C7830"/>
    <w:rsid w:val="007D0098"/>
    <w:rsid w:val="007D07B9"/>
    <w:rsid w:val="007D0F95"/>
    <w:rsid w:val="007D1B50"/>
    <w:rsid w:val="007D1B87"/>
    <w:rsid w:val="007D2B65"/>
    <w:rsid w:val="007D2F25"/>
    <w:rsid w:val="007D385C"/>
    <w:rsid w:val="007D38A5"/>
    <w:rsid w:val="007D48FC"/>
    <w:rsid w:val="007D55A9"/>
    <w:rsid w:val="007D5D71"/>
    <w:rsid w:val="007D6481"/>
    <w:rsid w:val="007D6749"/>
    <w:rsid w:val="007D78AA"/>
    <w:rsid w:val="007E03CD"/>
    <w:rsid w:val="007E04DB"/>
    <w:rsid w:val="007E0C55"/>
    <w:rsid w:val="007E169F"/>
    <w:rsid w:val="007E1902"/>
    <w:rsid w:val="007E240E"/>
    <w:rsid w:val="007E2819"/>
    <w:rsid w:val="007E30AF"/>
    <w:rsid w:val="007E3112"/>
    <w:rsid w:val="007E3C88"/>
    <w:rsid w:val="007E3CB9"/>
    <w:rsid w:val="007E3EC0"/>
    <w:rsid w:val="007E4321"/>
    <w:rsid w:val="007E4385"/>
    <w:rsid w:val="007E46E5"/>
    <w:rsid w:val="007E4C6E"/>
    <w:rsid w:val="007E500A"/>
    <w:rsid w:val="007E5E18"/>
    <w:rsid w:val="007E5EDE"/>
    <w:rsid w:val="007E7111"/>
    <w:rsid w:val="007E7389"/>
    <w:rsid w:val="007E765B"/>
    <w:rsid w:val="007F1124"/>
    <w:rsid w:val="007F17DA"/>
    <w:rsid w:val="007F20F7"/>
    <w:rsid w:val="007F2AFC"/>
    <w:rsid w:val="007F3393"/>
    <w:rsid w:val="007F35AF"/>
    <w:rsid w:val="007F377C"/>
    <w:rsid w:val="007F397A"/>
    <w:rsid w:val="007F39E3"/>
    <w:rsid w:val="007F422A"/>
    <w:rsid w:val="007F4D4E"/>
    <w:rsid w:val="007F50DA"/>
    <w:rsid w:val="007F5399"/>
    <w:rsid w:val="007F54EF"/>
    <w:rsid w:val="007F5B36"/>
    <w:rsid w:val="007F5B51"/>
    <w:rsid w:val="007F698F"/>
    <w:rsid w:val="007F7555"/>
    <w:rsid w:val="007F7580"/>
    <w:rsid w:val="007F7646"/>
    <w:rsid w:val="008001F8"/>
    <w:rsid w:val="00800B9C"/>
    <w:rsid w:val="00801DB0"/>
    <w:rsid w:val="0080298C"/>
    <w:rsid w:val="00803BC1"/>
    <w:rsid w:val="008045FA"/>
    <w:rsid w:val="00805599"/>
    <w:rsid w:val="00805B23"/>
    <w:rsid w:val="008063C9"/>
    <w:rsid w:val="00806B8A"/>
    <w:rsid w:val="0080793F"/>
    <w:rsid w:val="00807E20"/>
    <w:rsid w:val="00807F19"/>
    <w:rsid w:val="0081039B"/>
    <w:rsid w:val="0081095D"/>
    <w:rsid w:val="0081163A"/>
    <w:rsid w:val="00811A8F"/>
    <w:rsid w:val="00812698"/>
    <w:rsid w:val="00813743"/>
    <w:rsid w:val="00813BA1"/>
    <w:rsid w:val="008142B6"/>
    <w:rsid w:val="0081433E"/>
    <w:rsid w:val="0081567D"/>
    <w:rsid w:val="008156BD"/>
    <w:rsid w:val="00816410"/>
    <w:rsid w:val="00816949"/>
    <w:rsid w:val="00816F5E"/>
    <w:rsid w:val="008172CB"/>
    <w:rsid w:val="00817CB2"/>
    <w:rsid w:val="00820724"/>
    <w:rsid w:val="008210A8"/>
    <w:rsid w:val="00822512"/>
    <w:rsid w:val="0082281F"/>
    <w:rsid w:val="00822E40"/>
    <w:rsid w:val="00824A00"/>
    <w:rsid w:val="00824BCD"/>
    <w:rsid w:val="00824C4B"/>
    <w:rsid w:val="008251AC"/>
    <w:rsid w:val="008256DF"/>
    <w:rsid w:val="008256F3"/>
    <w:rsid w:val="00825C72"/>
    <w:rsid w:val="00827443"/>
    <w:rsid w:val="008274F6"/>
    <w:rsid w:val="0083015E"/>
    <w:rsid w:val="0083029B"/>
    <w:rsid w:val="008304A2"/>
    <w:rsid w:val="00830820"/>
    <w:rsid w:val="00830B6F"/>
    <w:rsid w:val="0083166C"/>
    <w:rsid w:val="0083329C"/>
    <w:rsid w:val="008335CC"/>
    <w:rsid w:val="008339A6"/>
    <w:rsid w:val="0083496B"/>
    <w:rsid w:val="00835128"/>
    <w:rsid w:val="00836A4D"/>
    <w:rsid w:val="00836E08"/>
    <w:rsid w:val="00837693"/>
    <w:rsid w:val="00837AF5"/>
    <w:rsid w:val="00837B46"/>
    <w:rsid w:val="00840083"/>
    <w:rsid w:val="00842E43"/>
    <w:rsid w:val="0084304A"/>
    <w:rsid w:val="0084434B"/>
    <w:rsid w:val="0084520C"/>
    <w:rsid w:val="00846060"/>
    <w:rsid w:val="008470C7"/>
    <w:rsid w:val="00847203"/>
    <w:rsid w:val="008477FC"/>
    <w:rsid w:val="00850C3C"/>
    <w:rsid w:val="0085201D"/>
    <w:rsid w:val="00852696"/>
    <w:rsid w:val="008526B8"/>
    <w:rsid w:val="008527DA"/>
    <w:rsid w:val="0085291D"/>
    <w:rsid w:val="00852ABE"/>
    <w:rsid w:val="0085399F"/>
    <w:rsid w:val="008545F5"/>
    <w:rsid w:val="00854B32"/>
    <w:rsid w:val="00854C79"/>
    <w:rsid w:val="0085544B"/>
    <w:rsid w:val="008554B4"/>
    <w:rsid w:val="00855580"/>
    <w:rsid w:val="00855A9F"/>
    <w:rsid w:val="00855B43"/>
    <w:rsid w:val="00855D57"/>
    <w:rsid w:val="0085619D"/>
    <w:rsid w:val="00856298"/>
    <w:rsid w:val="00857FD5"/>
    <w:rsid w:val="00862F2A"/>
    <w:rsid w:val="00863570"/>
    <w:rsid w:val="00864636"/>
    <w:rsid w:val="0086491C"/>
    <w:rsid w:val="00866D7F"/>
    <w:rsid w:val="008675B7"/>
    <w:rsid w:val="0086764E"/>
    <w:rsid w:val="0087069E"/>
    <w:rsid w:val="00871207"/>
    <w:rsid w:val="0087187C"/>
    <w:rsid w:val="0087204F"/>
    <w:rsid w:val="00872384"/>
    <w:rsid w:val="0087281B"/>
    <w:rsid w:val="008735CF"/>
    <w:rsid w:val="0087376F"/>
    <w:rsid w:val="008751FC"/>
    <w:rsid w:val="00875354"/>
    <w:rsid w:val="00875EBE"/>
    <w:rsid w:val="008765A6"/>
    <w:rsid w:val="008765D7"/>
    <w:rsid w:val="0087712D"/>
    <w:rsid w:val="00877858"/>
    <w:rsid w:val="008778F4"/>
    <w:rsid w:val="00877F64"/>
    <w:rsid w:val="00877F67"/>
    <w:rsid w:val="00881BDE"/>
    <w:rsid w:val="0088251A"/>
    <w:rsid w:val="00882F05"/>
    <w:rsid w:val="00883277"/>
    <w:rsid w:val="008838E8"/>
    <w:rsid w:val="00883CF3"/>
    <w:rsid w:val="00886635"/>
    <w:rsid w:val="00886919"/>
    <w:rsid w:val="00887207"/>
    <w:rsid w:val="00887298"/>
    <w:rsid w:val="00887367"/>
    <w:rsid w:val="00887688"/>
    <w:rsid w:val="00890C86"/>
    <w:rsid w:val="00891C57"/>
    <w:rsid w:val="00892B27"/>
    <w:rsid w:val="00892B76"/>
    <w:rsid w:val="00893054"/>
    <w:rsid w:val="00893EB0"/>
    <w:rsid w:val="0089424E"/>
    <w:rsid w:val="00894AE2"/>
    <w:rsid w:val="00894B89"/>
    <w:rsid w:val="00895160"/>
    <w:rsid w:val="008963F7"/>
    <w:rsid w:val="00896CF5"/>
    <w:rsid w:val="00897E01"/>
    <w:rsid w:val="00897F59"/>
    <w:rsid w:val="008A18AC"/>
    <w:rsid w:val="008A1AB4"/>
    <w:rsid w:val="008A1D0A"/>
    <w:rsid w:val="008A1F3C"/>
    <w:rsid w:val="008A2093"/>
    <w:rsid w:val="008A2702"/>
    <w:rsid w:val="008A27A6"/>
    <w:rsid w:val="008A2865"/>
    <w:rsid w:val="008A31CD"/>
    <w:rsid w:val="008A3A1D"/>
    <w:rsid w:val="008A411A"/>
    <w:rsid w:val="008A47B6"/>
    <w:rsid w:val="008A4E76"/>
    <w:rsid w:val="008A51EF"/>
    <w:rsid w:val="008A5D98"/>
    <w:rsid w:val="008A5DC5"/>
    <w:rsid w:val="008A63D5"/>
    <w:rsid w:val="008A7321"/>
    <w:rsid w:val="008B0824"/>
    <w:rsid w:val="008B0DF4"/>
    <w:rsid w:val="008B0E3D"/>
    <w:rsid w:val="008B1241"/>
    <w:rsid w:val="008B1BD1"/>
    <w:rsid w:val="008B27EC"/>
    <w:rsid w:val="008B3086"/>
    <w:rsid w:val="008B313F"/>
    <w:rsid w:val="008B3460"/>
    <w:rsid w:val="008B3535"/>
    <w:rsid w:val="008B35DD"/>
    <w:rsid w:val="008B36EC"/>
    <w:rsid w:val="008B38C1"/>
    <w:rsid w:val="008B4D03"/>
    <w:rsid w:val="008B4DC7"/>
    <w:rsid w:val="008B5178"/>
    <w:rsid w:val="008B5947"/>
    <w:rsid w:val="008B5A36"/>
    <w:rsid w:val="008B72DA"/>
    <w:rsid w:val="008B747B"/>
    <w:rsid w:val="008C0743"/>
    <w:rsid w:val="008C0BD5"/>
    <w:rsid w:val="008C372A"/>
    <w:rsid w:val="008C39F7"/>
    <w:rsid w:val="008C3C9A"/>
    <w:rsid w:val="008C4EDA"/>
    <w:rsid w:val="008C5113"/>
    <w:rsid w:val="008C573B"/>
    <w:rsid w:val="008C6C16"/>
    <w:rsid w:val="008C6E17"/>
    <w:rsid w:val="008C6EB9"/>
    <w:rsid w:val="008C73BD"/>
    <w:rsid w:val="008C7416"/>
    <w:rsid w:val="008C7B26"/>
    <w:rsid w:val="008D02D0"/>
    <w:rsid w:val="008D0391"/>
    <w:rsid w:val="008D048B"/>
    <w:rsid w:val="008D0675"/>
    <w:rsid w:val="008D0789"/>
    <w:rsid w:val="008D09FD"/>
    <w:rsid w:val="008D0CBB"/>
    <w:rsid w:val="008D10BA"/>
    <w:rsid w:val="008D1212"/>
    <w:rsid w:val="008D1647"/>
    <w:rsid w:val="008D1815"/>
    <w:rsid w:val="008D196F"/>
    <w:rsid w:val="008D1EC8"/>
    <w:rsid w:val="008D23EB"/>
    <w:rsid w:val="008D3934"/>
    <w:rsid w:val="008D4C0A"/>
    <w:rsid w:val="008D4F11"/>
    <w:rsid w:val="008D52C0"/>
    <w:rsid w:val="008D5A24"/>
    <w:rsid w:val="008D5FAF"/>
    <w:rsid w:val="008D6C2E"/>
    <w:rsid w:val="008D6E4F"/>
    <w:rsid w:val="008D6E69"/>
    <w:rsid w:val="008D6FFB"/>
    <w:rsid w:val="008D73D6"/>
    <w:rsid w:val="008D78DC"/>
    <w:rsid w:val="008D7A7E"/>
    <w:rsid w:val="008E056F"/>
    <w:rsid w:val="008E084B"/>
    <w:rsid w:val="008E0C0E"/>
    <w:rsid w:val="008E317D"/>
    <w:rsid w:val="008E31B1"/>
    <w:rsid w:val="008E3A98"/>
    <w:rsid w:val="008E4B8D"/>
    <w:rsid w:val="008E4FD5"/>
    <w:rsid w:val="008E5248"/>
    <w:rsid w:val="008E5EDD"/>
    <w:rsid w:val="008E6DD9"/>
    <w:rsid w:val="008E7079"/>
    <w:rsid w:val="008E775E"/>
    <w:rsid w:val="008E7BF1"/>
    <w:rsid w:val="008F009E"/>
    <w:rsid w:val="008F083C"/>
    <w:rsid w:val="008F0EBB"/>
    <w:rsid w:val="008F1273"/>
    <w:rsid w:val="008F1755"/>
    <w:rsid w:val="008F1936"/>
    <w:rsid w:val="008F315D"/>
    <w:rsid w:val="008F3F17"/>
    <w:rsid w:val="008F43F0"/>
    <w:rsid w:val="008F46A6"/>
    <w:rsid w:val="008F5B11"/>
    <w:rsid w:val="008F60E2"/>
    <w:rsid w:val="008F67B9"/>
    <w:rsid w:val="008F688C"/>
    <w:rsid w:val="008F6B48"/>
    <w:rsid w:val="008F7723"/>
    <w:rsid w:val="008F7D13"/>
    <w:rsid w:val="009001EB"/>
    <w:rsid w:val="0090072B"/>
    <w:rsid w:val="00900891"/>
    <w:rsid w:val="009008F5"/>
    <w:rsid w:val="0090146B"/>
    <w:rsid w:val="009014BE"/>
    <w:rsid w:val="009028C6"/>
    <w:rsid w:val="0090320A"/>
    <w:rsid w:val="00903402"/>
    <w:rsid w:val="0090343F"/>
    <w:rsid w:val="00903858"/>
    <w:rsid w:val="00903918"/>
    <w:rsid w:val="00903A25"/>
    <w:rsid w:val="00904345"/>
    <w:rsid w:val="009043B9"/>
    <w:rsid w:val="00904EA3"/>
    <w:rsid w:val="009050F4"/>
    <w:rsid w:val="0090511C"/>
    <w:rsid w:val="009052B6"/>
    <w:rsid w:val="009059B7"/>
    <w:rsid w:val="0090694A"/>
    <w:rsid w:val="00906C08"/>
    <w:rsid w:val="00906D39"/>
    <w:rsid w:val="00906EDA"/>
    <w:rsid w:val="00907575"/>
    <w:rsid w:val="00910E4E"/>
    <w:rsid w:val="0091156D"/>
    <w:rsid w:val="00911BA4"/>
    <w:rsid w:val="00912BBB"/>
    <w:rsid w:val="00912E9F"/>
    <w:rsid w:val="009137F3"/>
    <w:rsid w:val="009139A0"/>
    <w:rsid w:val="0091410E"/>
    <w:rsid w:val="0091415C"/>
    <w:rsid w:val="009149CA"/>
    <w:rsid w:val="00915106"/>
    <w:rsid w:val="009154A6"/>
    <w:rsid w:val="009168CB"/>
    <w:rsid w:val="00916B46"/>
    <w:rsid w:val="00917C1B"/>
    <w:rsid w:val="00917FA8"/>
    <w:rsid w:val="009211D3"/>
    <w:rsid w:val="009217DD"/>
    <w:rsid w:val="00921C8D"/>
    <w:rsid w:val="00921FC8"/>
    <w:rsid w:val="00923ABC"/>
    <w:rsid w:val="00923C65"/>
    <w:rsid w:val="009244D8"/>
    <w:rsid w:val="00924538"/>
    <w:rsid w:val="009249BD"/>
    <w:rsid w:val="00924CFB"/>
    <w:rsid w:val="00924D9D"/>
    <w:rsid w:val="00925654"/>
    <w:rsid w:val="0092618D"/>
    <w:rsid w:val="009261C9"/>
    <w:rsid w:val="00926BD1"/>
    <w:rsid w:val="00926BEA"/>
    <w:rsid w:val="00926CDA"/>
    <w:rsid w:val="009272F1"/>
    <w:rsid w:val="00927710"/>
    <w:rsid w:val="00927D22"/>
    <w:rsid w:val="009301DC"/>
    <w:rsid w:val="00930967"/>
    <w:rsid w:val="009316F7"/>
    <w:rsid w:val="00932488"/>
    <w:rsid w:val="009325A0"/>
    <w:rsid w:val="009325BF"/>
    <w:rsid w:val="009334C1"/>
    <w:rsid w:val="0093352E"/>
    <w:rsid w:val="00933640"/>
    <w:rsid w:val="00934141"/>
    <w:rsid w:val="0093504C"/>
    <w:rsid w:val="00935412"/>
    <w:rsid w:val="0093558B"/>
    <w:rsid w:val="0093558F"/>
    <w:rsid w:val="00935750"/>
    <w:rsid w:val="0093592B"/>
    <w:rsid w:val="00935C78"/>
    <w:rsid w:val="00936F06"/>
    <w:rsid w:val="009373FC"/>
    <w:rsid w:val="00937441"/>
    <w:rsid w:val="00937719"/>
    <w:rsid w:val="0094010D"/>
    <w:rsid w:val="00940AEF"/>
    <w:rsid w:val="009410C9"/>
    <w:rsid w:val="0094165B"/>
    <w:rsid w:val="00941DDC"/>
    <w:rsid w:val="0094260F"/>
    <w:rsid w:val="00942CE5"/>
    <w:rsid w:val="009436B8"/>
    <w:rsid w:val="00943815"/>
    <w:rsid w:val="00943AB8"/>
    <w:rsid w:val="00943FFE"/>
    <w:rsid w:val="00944B17"/>
    <w:rsid w:val="00944C37"/>
    <w:rsid w:val="00944C3F"/>
    <w:rsid w:val="009454AA"/>
    <w:rsid w:val="00945982"/>
    <w:rsid w:val="009459D8"/>
    <w:rsid w:val="00946453"/>
    <w:rsid w:val="00946538"/>
    <w:rsid w:val="0094682A"/>
    <w:rsid w:val="00946F22"/>
    <w:rsid w:val="009474FE"/>
    <w:rsid w:val="00950B1C"/>
    <w:rsid w:val="00951DAF"/>
    <w:rsid w:val="00952261"/>
    <w:rsid w:val="009523A3"/>
    <w:rsid w:val="00952B3E"/>
    <w:rsid w:val="009539FD"/>
    <w:rsid w:val="00954ACA"/>
    <w:rsid w:val="00954E17"/>
    <w:rsid w:val="00955555"/>
    <w:rsid w:val="009564A1"/>
    <w:rsid w:val="00956AB2"/>
    <w:rsid w:val="00956B1E"/>
    <w:rsid w:val="009570D7"/>
    <w:rsid w:val="00957727"/>
    <w:rsid w:val="00960BFD"/>
    <w:rsid w:val="00961202"/>
    <w:rsid w:val="00961C9B"/>
    <w:rsid w:val="0096298B"/>
    <w:rsid w:val="00963A25"/>
    <w:rsid w:val="00964A8A"/>
    <w:rsid w:val="00964BC7"/>
    <w:rsid w:val="009659B1"/>
    <w:rsid w:val="00966316"/>
    <w:rsid w:val="009668D4"/>
    <w:rsid w:val="00966C74"/>
    <w:rsid w:val="00966DF8"/>
    <w:rsid w:val="00966E02"/>
    <w:rsid w:val="00967062"/>
    <w:rsid w:val="009670B0"/>
    <w:rsid w:val="00967596"/>
    <w:rsid w:val="009706D5"/>
    <w:rsid w:val="00970839"/>
    <w:rsid w:val="00971EEB"/>
    <w:rsid w:val="00972034"/>
    <w:rsid w:val="009720A6"/>
    <w:rsid w:val="009728CE"/>
    <w:rsid w:val="00973B1E"/>
    <w:rsid w:val="00973BC0"/>
    <w:rsid w:val="00973BE4"/>
    <w:rsid w:val="00973BFC"/>
    <w:rsid w:val="00974E78"/>
    <w:rsid w:val="00975702"/>
    <w:rsid w:val="00976C9F"/>
    <w:rsid w:val="009773B0"/>
    <w:rsid w:val="00977741"/>
    <w:rsid w:val="009778D5"/>
    <w:rsid w:val="00977CE7"/>
    <w:rsid w:val="00980625"/>
    <w:rsid w:val="009806ED"/>
    <w:rsid w:val="00980707"/>
    <w:rsid w:val="00980899"/>
    <w:rsid w:val="00981D33"/>
    <w:rsid w:val="00981E01"/>
    <w:rsid w:val="009825F8"/>
    <w:rsid w:val="0098376D"/>
    <w:rsid w:val="00983A0B"/>
    <w:rsid w:val="00983A0E"/>
    <w:rsid w:val="0098419D"/>
    <w:rsid w:val="0098481F"/>
    <w:rsid w:val="00984D06"/>
    <w:rsid w:val="0098518D"/>
    <w:rsid w:val="009858A8"/>
    <w:rsid w:val="0098626D"/>
    <w:rsid w:val="00987115"/>
    <w:rsid w:val="009872A1"/>
    <w:rsid w:val="00987A5B"/>
    <w:rsid w:val="00990636"/>
    <w:rsid w:val="00990DAC"/>
    <w:rsid w:val="00991253"/>
    <w:rsid w:val="00991D94"/>
    <w:rsid w:val="009921D8"/>
    <w:rsid w:val="00993892"/>
    <w:rsid w:val="00994846"/>
    <w:rsid w:val="00995827"/>
    <w:rsid w:val="00995C8A"/>
    <w:rsid w:val="00996F26"/>
    <w:rsid w:val="009973FD"/>
    <w:rsid w:val="00997BBD"/>
    <w:rsid w:val="009A05B0"/>
    <w:rsid w:val="009A0976"/>
    <w:rsid w:val="009A1BA8"/>
    <w:rsid w:val="009A296A"/>
    <w:rsid w:val="009A2A33"/>
    <w:rsid w:val="009A2B16"/>
    <w:rsid w:val="009A335F"/>
    <w:rsid w:val="009A3DD9"/>
    <w:rsid w:val="009A3E36"/>
    <w:rsid w:val="009A4308"/>
    <w:rsid w:val="009A456D"/>
    <w:rsid w:val="009A5143"/>
    <w:rsid w:val="009A514F"/>
    <w:rsid w:val="009A656C"/>
    <w:rsid w:val="009A77C1"/>
    <w:rsid w:val="009A7E7C"/>
    <w:rsid w:val="009B0463"/>
    <w:rsid w:val="009B0568"/>
    <w:rsid w:val="009B0953"/>
    <w:rsid w:val="009B09BF"/>
    <w:rsid w:val="009B0A52"/>
    <w:rsid w:val="009B0E91"/>
    <w:rsid w:val="009B11A2"/>
    <w:rsid w:val="009B1264"/>
    <w:rsid w:val="009B23EE"/>
    <w:rsid w:val="009B303F"/>
    <w:rsid w:val="009B3DFC"/>
    <w:rsid w:val="009B4D39"/>
    <w:rsid w:val="009B59F8"/>
    <w:rsid w:val="009B62FA"/>
    <w:rsid w:val="009B71EC"/>
    <w:rsid w:val="009B7B4E"/>
    <w:rsid w:val="009C05ED"/>
    <w:rsid w:val="009C3410"/>
    <w:rsid w:val="009C4290"/>
    <w:rsid w:val="009C4889"/>
    <w:rsid w:val="009C49B2"/>
    <w:rsid w:val="009C4FC1"/>
    <w:rsid w:val="009C51A8"/>
    <w:rsid w:val="009C53FB"/>
    <w:rsid w:val="009C549A"/>
    <w:rsid w:val="009C5719"/>
    <w:rsid w:val="009C5B3C"/>
    <w:rsid w:val="009C6997"/>
    <w:rsid w:val="009C6B00"/>
    <w:rsid w:val="009C6C73"/>
    <w:rsid w:val="009C7299"/>
    <w:rsid w:val="009D0906"/>
    <w:rsid w:val="009D09F0"/>
    <w:rsid w:val="009D0EBF"/>
    <w:rsid w:val="009D0ED9"/>
    <w:rsid w:val="009D246E"/>
    <w:rsid w:val="009D25A9"/>
    <w:rsid w:val="009D357D"/>
    <w:rsid w:val="009D3F9C"/>
    <w:rsid w:val="009D5180"/>
    <w:rsid w:val="009D5433"/>
    <w:rsid w:val="009D5DCB"/>
    <w:rsid w:val="009D6546"/>
    <w:rsid w:val="009D6F96"/>
    <w:rsid w:val="009D75E0"/>
    <w:rsid w:val="009D7A22"/>
    <w:rsid w:val="009D7BEB"/>
    <w:rsid w:val="009E222F"/>
    <w:rsid w:val="009E4888"/>
    <w:rsid w:val="009E4AB8"/>
    <w:rsid w:val="009E4B0A"/>
    <w:rsid w:val="009E503F"/>
    <w:rsid w:val="009E65C0"/>
    <w:rsid w:val="009E6D2F"/>
    <w:rsid w:val="009E6F70"/>
    <w:rsid w:val="009E7105"/>
    <w:rsid w:val="009E75A9"/>
    <w:rsid w:val="009E7788"/>
    <w:rsid w:val="009E7BB3"/>
    <w:rsid w:val="009E7C17"/>
    <w:rsid w:val="009F0264"/>
    <w:rsid w:val="009F05C5"/>
    <w:rsid w:val="009F1266"/>
    <w:rsid w:val="009F2038"/>
    <w:rsid w:val="009F32CF"/>
    <w:rsid w:val="009F3960"/>
    <w:rsid w:val="009F4530"/>
    <w:rsid w:val="009F49E7"/>
    <w:rsid w:val="009F5857"/>
    <w:rsid w:val="009F5934"/>
    <w:rsid w:val="009F5D9D"/>
    <w:rsid w:val="009F68E5"/>
    <w:rsid w:val="009F79AF"/>
    <w:rsid w:val="009F7AD5"/>
    <w:rsid w:val="00A0021C"/>
    <w:rsid w:val="00A00A2C"/>
    <w:rsid w:val="00A00C25"/>
    <w:rsid w:val="00A0139B"/>
    <w:rsid w:val="00A01A68"/>
    <w:rsid w:val="00A02CA2"/>
    <w:rsid w:val="00A02CD9"/>
    <w:rsid w:val="00A02E6D"/>
    <w:rsid w:val="00A046D2"/>
    <w:rsid w:val="00A056DF"/>
    <w:rsid w:val="00A05AB5"/>
    <w:rsid w:val="00A05F52"/>
    <w:rsid w:val="00A06131"/>
    <w:rsid w:val="00A11327"/>
    <w:rsid w:val="00A119C7"/>
    <w:rsid w:val="00A1245E"/>
    <w:rsid w:val="00A127FF"/>
    <w:rsid w:val="00A128BA"/>
    <w:rsid w:val="00A1343D"/>
    <w:rsid w:val="00A13522"/>
    <w:rsid w:val="00A1373A"/>
    <w:rsid w:val="00A143EE"/>
    <w:rsid w:val="00A161FF"/>
    <w:rsid w:val="00A16C21"/>
    <w:rsid w:val="00A16F81"/>
    <w:rsid w:val="00A227EE"/>
    <w:rsid w:val="00A22EF6"/>
    <w:rsid w:val="00A23AE4"/>
    <w:rsid w:val="00A24A74"/>
    <w:rsid w:val="00A24AAA"/>
    <w:rsid w:val="00A256E9"/>
    <w:rsid w:val="00A2598C"/>
    <w:rsid w:val="00A26058"/>
    <w:rsid w:val="00A26AC8"/>
    <w:rsid w:val="00A306EE"/>
    <w:rsid w:val="00A30815"/>
    <w:rsid w:val="00A31950"/>
    <w:rsid w:val="00A32AAB"/>
    <w:rsid w:val="00A32CFB"/>
    <w:rsid w:val="00A33B51"/>
    <w:rsid w:val="00A352B1"/>
    <w:rsid w:val="00A353E6"/>
    <w:rsid w:val="00A35D5E"/>
    <w:rsid w:val="00A363FF"/>
    <w:rsid w:val="00A36D36"/>
    <w:rsid w:val="00A373BE"/>
    <w:rsid w:val="00A4020E"/>
    <w:rsid w:val="00A4061E"/>
    <w:rsid w:val="00A40F00"/>
    <w:rsid w:val="00A41B6E"/>
    <w:rsid w:val="00A4278D"/>
    <w:rsid w:val="00A42E31"/>
    <w:rsid w:val="00A43C2C"/>
    <w:rsid w:val="00A45B35"/>
    <w:rsid w:val="00A46292"/>
    <w:rsid w:val="00A4675E"/>
    <w:rsid w:val="00A475AE"/>
    <w:rsid w:val="00A4763F"/>
    <w:rsid w:val="00A4778D"/>
    <w:rsid w:val="00A47939"/>
    <w:rsid w:val="00A47BE3"/>
    <w:rsid w:val="00A50D9C"/>
    <w:rsid w:val="00A51278"/>
    <w:rsid w:val="00A51D08"/>
    <w:rsid w:val="00A5267D"/>
    <w:rsid w:val="00A5397B"/>
    <w:rsid w:val="00A53BEC"/>
    <w:rsid w:val="00A5707D"/>
    <w:rsid w:val="00A57492"/>
    <w:rsid w:val="00A57843"/>
    <w:rsid w:val="00A57C79"/>
    <w:rsid w:val="00A57D2E"/>
    <w:rsid w:val="00A6049E"/>
    <w:rsid w:val="00A60C1B"/>
    <w:rsid w:val="00A617BC"/>
    <w:rsid w:val="00A61ABC"/>
    <w:rsid w:val="00A61BDF"/>
    <w:rsid w:val="00A61D01"/>
    <w:rsid w:val="00A61D5E"/>
    <w:rsid w:val="00A6318D"/>
    <w:rsid w:val="00A6386E"/>
    <w:rsid w:val="00A63F81"/>
    <w:rsid w:val="00A6400F"/>
    <w:rsid w:val="00A64A4C"/>
    <w:rsid w:val="00A64EC0"/>
    <w:rsid w:val="00A64FB5"/>
    <w:rsid w:val="00A64FE2"/>
    <w:rsid w:val="00A650B9"/>
    <w:rsid w:val="00A65383"/>
    <w:rsid w:val="00A66FC9"/>
    <w:rsid w:val="00A67C7E"/>
    <w:rsid w:val="00A70C31"/>
    <w:rsid w:val="00A71B9B"/>
    <w:rsid w:val="00A729F4"/>
    <w:rsid w:val="00A73381"/>
    <w:rsid w:val="00A73629"/>
    <w:rsid w:val="00A73882"/>
    <w:rsid w:val="00A74352"/>
    <w:rsid w:val="00A7542F"/>
    <w:rsid w:val="00A75839"/>
    <w:rsid w:val="00A7646E"/>
    <w:rsid w:val="00A7655C"/>
    <w:rsid w:val="00A77326"/>
    <w:rsid w:val="00A77506"/>
    <w:rsid w:val="00A778A8"/>
    <w:rsid w:val="00A77E32"/>
    <w:rsid w:val="00A77FE7"/>
    <w:rsid w:val="00A806E7"/>
    <w:rsid w:val="00A81C53"/>
    <w:rsid w:val="00A81EB7"/>
    <w:rsid w:val="00A821BB"/>
    <w:rsid w:val="00A8241D"/>
    <w:rsid w:val="00A83A71"/>
    <w:rsid w:val="00A83E1D"/>
    <w:rsid w:val="00A84C05"/>
    <w:rsid w:val="00A8513D"/>
    <w:rsid w:val="00A85164"/>
    <w:rsid w:val="00A85528"/>
    <w:rsid w:val="00A867DF"/>
    <w:rsid w:val="00A86E27"/>
    <w:rsid w:val="00A875DF"/>
    <w:rsid w:val="00A9110F"/>
    <w:rsid w:val="00A9192A"/>
    <w:rsid w:val="00A9196F"/>
    <w:rsid w:val="00A9201E"/>
    <w:rsid w:val="00A92076"/>
    <w:rsid w:val="00A921AC"/>
    <w:rsid w:val="00A92449"/>
    <w:rsid w:val="00A926C2"/>
    <w:rsid w:val="00A93473"/>
    <w:rsid w:val="00A93797"/>
    <w:rsid w:val="00A93BD7"/>
    <w:rsid w:val="00A941D0"/>
    <w:rsid w:val="00A949A8"/>
    <w:rsid w:val="00A9538E"/>
    <w:rsid w:val="00A960F7"/>
    <w:rsid w:val="00A9682F"/>
    <w:rsid w:val="00A9686E"/>
    <w:rsid w:val="00A9697D"/>
    <w:rsid w:val="00A96F2E"/>
    <w:rsid w:val="00A97FD0"/>
    <w:rsid w:val="00AA0A2D"/>
    <w:rsid w:val="00AA1251"/>
    <w:rsid w:val="00AA1F6C"/>
    <w:rsid w:val="00AA3425"/>
    <w:rsid w:val="00AA380C"/>
    <w:rsid w:val="00AA3AF3"/>
    <w:rsid w:val="00AA3D57"/>
    <w:rsid w:val="00AA4690"/>
    <w:rsid w:val="00AA58A5"/>
    <w:rsid w:val="00AA5BF7"/>
    <w:rsid w:val="00AA601F"/>
    <w:rsid w:val="00AA61F4"/>
    <w:rsid w:val="00AA7109"/>
    <w:rsid w:val="00AB02C4"/>
    <w:rsid w:val="00AB0C10"/>
    <w:rsid w:val="00AB10E5"/>
    <w:rsid w:val="00AB18C1"/>
    <w:rsid w:val="00AB232D"/>
    <w:rsid w:val="00AB367D"/>
    <w:rsid w:val="00AB5581"/>
    <w:rsid w:val="00AB56D3"/>
    <w:rsid w:val="00AB5BD4"/>
    <w:rsid w:val="00AB632A"/>
    <w:rsid w:val="00AB646E"/>
    <w:rsid w:val="00AB6C9C"/>
    <w:rsid w:val="00AB719F"/>
    <w:rsid w:val="00AB752E"/>
    <w:rsid w:val="00AC0925"/>
    <w:rsid w:val="00AC10D1"/>
    <w:rsid w:val="00AC2928"/>
    <w:rsid w:val="00AC2B38"/>
    <w:rsid w:val="00AC2FA5"/>
    <w:rsid w:val="00AC3447"/>
    <w:rsid w:val="00AC3AC5"/>
    <w:rsid w:val="00AC3B31"/>
    <w:rsid w:val="00AC3E08"/>
    <w:rsid w:val="00AC4AA7"/>
    <w:rsid w:val="00AC57B6"/>
    <w:rsid w:val="00AC5B94"/>
    <w:rsid w:val="00AC5DCA"/>
    <w:rsid w:val="00AC5E57"/>
    <w:rsid w:val="00AC6A5A"/>
    <w:rsid w:val="00AC6E56"/>
    <w:rsid w:val="00AC7C95"/>
    <w:rsid w:val="00AC7F79"/>
    <w:rsid w:val="00AD07BD"/>
    <w:rsid w:val="00AD0C25"/>
    <w:rsid w:val="00AD0C5C"/>
    <w:rsid w:val="00AD0D29"/>
    <w:rsid w:val="00AD1227"/>
    <w:rsid w:val="00AD15FD"/>
    <w:rsid w:val="00AD2109"/>
    <w:rsid w:val="00AD24DF"/>
    <w:rsid w:val="00AD2A69"/>
    <w:rsid w:val="00AD31C0"/>
    <w:rsid w:val="00AD3A0E"/>
    <w:rsid w:val="00AD3AB1"/>
    <w:rsid w:val="00AD3E37"/>
    <w:rsid w:val="00AD45FC"/>
    <w:rsid w:val="00AD463A"/>
    <w:rsid w:val="00AD622E"/>
    <w:rsid w:val="00AD660D"/>
    <w:rsid w:val="00AD6678"/>
    <w:rsid w:val="00AD72C1"/>
    <w:rsid w:val="00AD7873"/>
    <w:rsid w:val="00AD7FDC"/>
    <w:rsid w:val="00AE1162"/>
    <w:rsid w:val="00AE1198"/>
    <w:rsid w:val="00AE1403"/>
    <w:rsid w:val="00AE1CD1"/>
    <w:rsid w:val="00AE2CDC"/>
    <w:rsid w:val="00AE313D"/>
    <w:rsid w:val="00AE32FD"/>
    <w:rsid w:val="00AE3B22"/>
    <w:rsid w:val="00AE3CA4"/>
    <w:rsid w:val="00AE3DB1"/>
    <w:rsid w:val="00AE41FB"/>
    <w:rsid w:val="00AE491F"/>
    <w:rsid w:val="00AE49EB"/>
    <w:rsid w:val="00AE517B"/>
    <w:rsid w:val="00AE6203"/>
    <w:rsid w:val="00AF0433"/>
    <w:rsid w:val="00AF0B63"/>
    <w:rsid w:val="00AF1046"/>
    <w:rsid w:val="00AF1554"/>
    <w:rsid w:val="00AF1C40"/>
    <w:rsid w:val="00AF1F95"/>
    <w:rsid w:val="00AF260B"/>
    <w:rsid w:val="00AF27EB"/>
    <w:rsid w:val="00AF29F1"/>
    <w:rsid w:val="00AF43F9"/>
    <w:rsid w:val="00AF4411"/>
    <w:rsid w:val="00AF5A63"/>
    <w:rsid w:val="00AF5D8B"/>
    <w:rsid w:val="00AF642E"/>
    <w:rsid w:val="00AF7076"/>
    <w:rsid w:val="00AF7335"/>
    <w:rsid w:val="00AF78FB"/>
    <w:rsid w:val="00B0092E"/>
    <w:rsid w:val="00B00C18"/>
    <w:rsid w:val="00B012B8"/>
    <w:rsid w:val="00B01A44"/>
    <w:rsid w:val="00B022F7"/>
    <w:rsid w:val="00B03BB4"/>
    <w:rsid w:val="00B042AC"/>
    <w:rsid w:val="00B0481D"/>
    <w:rsid w:val="00B05265"/>
    <w:rsid w:val="00B055DA"/>
    <w:rsid w:val="00B059AF"/>
    <w:rsid w:val="00B05BAE"/>
    <w:rsid w:val="00B06C37"/>
    <w:rsid w:val="00B07523"/>
    <w:rsid w:val="00B07C6F"/>
    <w:rsid w:val="00B07EEF"/>
    <w:rsid w:val="00B10359"/>
    <w:rsid w:val="00B104F4"/>
    <w:rsid w:val="00B107CB"/>
    <w:rsid w:val="00B10E98"/>
    <w:rsid w:val="00B11EAF"/>
    <w:rsid w:val="00B1264A"/>
    <w:rsid w:val="00B13048"/>
    <w:rsid w:val="00B13083"/>
    <w:rsid w:val="00B1337E"/>
    <w:rsid w:val="00B13BCC"/>
    <w:rsid w:val="00B13E56"/>
    <w:rsid w:val="00B14401"/>
    <w:rsid w:val="00B14AAA"/>
    <w:rsid w:val="00B155A8"/>
    <w:rsid w:val="00B15BC4"/>
    <w:rsid w:val="00B15FB8"/>
    <w:rsid w:val="00B16060"/>
    <w:rsid w:val="00B17AA1"/>
    <w:rsid w:val="00B21D93"/>
    <w:rsid w:val="00B22111"/>
    <w:rsid w:val="00B2269A"/>
    <w:rsid w:val="00B226A6"/>
    <w:rsid w:val="00B22883"/>
    <w:rsid w:val="00B22AE8"/>
    <w:rsid w:val="00B23613"/>
    <w:rsid w:val="00B24760"/>
    <w:rsid w:val="00B24B86"/>
    <w:rsid w:val="00B25BB1"/>
    <w:rsid w:val="00B25C7E"/>
    <w:rsid w:val="00B25E93"/>
    <w:rsid w:val="00B267DE"/>
    <w:rsid w:val="00B2692E"/>
    <w:rsid w:val="00B26CDB"/>
    <w:rsid w:val="00B27365"/>
    <w:rsid w:val="00B27B1E"/>
    <w:rsid w:val="00B303F0"/>
    <w:rsid w:val="00B345E9"/>
    <w:rsid w:val="00B34731"/>
    <w:rsid w:val="00B34BBB"/>
    <w:rsid w:val="00B359E3"/>
    <w:rsid w:val="00B35D21"/>
    <w:rsid w:val="00B3628F"/>
    <w:rsid w:val="00B3662F"/>
    <w:rsid w:val="00B36662"/>
    <w:rsid w:val="00B377C6"/>
    <w:rsid w:val="00B3782A"/>
    <w:rsid w:val="00B406CB"/>
    <w:rsid w:val="00B40C79"/>
    <w:rsid w:val="00B40C94"/>
    <w:rsid w:val="00B4106D"/>
    <w:rsid w:val="00B415AF"/>
    <w:rsid w:val="00B41671"/>
    <w:rsid w:val="00B41B0A"/>
    <w:rsid w:val="00B421EA"/>
    <w:rsid w:val="00B422E5"/>
    <w:rsid w:val="00B4235B"/>
    <w:rsid w:val="00B429B9"/>
    <w:rsid w:val="00B43E5C"/>
    <w:rsid w:val="00B44EDA"/>
    <w:rsid w:val="00B44FF9"/>
    <w:rsid w:val="00B4550D"/>
    <w:rsid w:val="00B45BF2"/>
    <w:rsid w:val="00B45D2F"/>
    <w:rsid w:val="00B45EBA"/>
    <w:rsid w:val="00B46314"/>
    <w:rsid w:val="00B46EDD"/>
    <w:rsid w:val="00B46EE3"/>
    <w:rsid w:val="00B47115"/>
    <w:rsid w:val="00B4749F"/>
    <w:rsid w:val="00B47D81"/>
    <w:rsid w:val="00B513B5"/>
    <w:rsid w:val="00B515FF"/>
    <w:rsid w:val="00B51798"/>
    <w:rsid w:val="00B517BA"/>
    <w:rsid w:val="00B51956"/>
    <w:rsid w:val="00B51B3B"/>
    <w:rsid w:val="00B51F96"/>
    <w:rsid w:val="00B53000"/>
    <w:rsid w:val="00B53501"/>
    <w:rsid w:val="00B53E21"/>
    <w:rsid w:val="00B544BB"/>
    <w:rsid w:val="00B54698"/>
    <w:rsid w:val="00B547EC"/>
    <w:rsid w:val="00B562C7"/>
    <w:rsid w:val="00B565D3"/>
    <w:rsid w:val="00B566FA"/>
    <w:rsid w:val="00B56CE9"/>
    <w:rsid w:val="00B56F5D"/>
    <w:rsid w:val="00B57622"/>
    <w:rsid w:val="00B57C39"/>
    <w:rsid w:val="00B60A12"/>
    <w:rsid w:val="00B614AE"/>
    <w:rsid w:val="00B614FF"/>
    <w:rsid w:val="00B623B0"/>
    <w:rsid w:val="00B629F3"/>
    <w:rsid w:val="00B630FE"/>
    <w:rsid w:val="00B63133"/>
    <w:rsid w:val="00B6328F"/>
    <w:rsid w:val="00B639B5"/>
    <w:rsid w:val="00B63F79"/>
    <w:rsid w:val="00B65EB4"/>
    <w:rsid w:val="00B6633F"/>
    <w:rsid w:val="00B66756"/>
    <w:rsid w:val="00B70641"/>
    <w:rsid w:val="00B7193C"/>
    <w:rsid w:val="00B71C68"/>
    <w:rsid w:val="00B71E03"/>
    <w:rsid w:val="00B7218C"/>
    <w:rsid w:val="00B72603"/>
    <w:rsid w:val="00B72A11"/>
    <w:rsid w:val="00B73CC7"/>
    <w:rsid w:val="00B7444F"/>
    <w:rsid w:val="00B74519"/>
    <w:rsid w:val="00B74EE7"/>
    <w:rsid w:val="00B7573E"/>
    <w:rsid w:val="00B75D25"/>
    <w:rsid w:val="00B761C6"/>
    <w:rsid w:val="00B76654"/>
    <w:rsid w:val="00B76751"/>
    <w:rsid w:val="00B778F7"/>
    <w:rsid w:val="00B77BCD"/>
    <w:rsid w:val="00B80028"/>
    <w:rsid w:val="00B8128E"/>
    <w:rsid w:val="00B8167C"/>
    <w:rsid w:val="00B81920"/>
    <w:rsid w:val="00B81A6E"/>
    <w:rsid w:val="00B81F01"/>
    <w:rsid w:val="00B82032"/>
    <w:rsid w:val="00B822EC"/>
    <w:rsid w:val="00B82376"/>
    <w:rsid w:val="00B826ED"/>
    <w:rsid w:val="00B82C7B"/>
    <w:rsid w:val="00B82D06"/>
    <w:rsid w:val="00B834A1"/>
    <w:rsid w:val="00B8437D"/>
    <w:rsid w:val="00B8485B"/>
    <w:rsid w:val="00B84CB6"/>
    <w:rsid w:val="00B852F5"/>
    <w:rsid w:val="00B856BF"/>
    <w:rsid w:val="00B87295"/>
    <w:rsid w:val="00B87AF0"/>
    <w:rsid w:val="00B87BD7"/>
    <w:rsid w:val="00B900D3"/>
    <w:rsid w:val="00B9011C"/>
    <w:rsid w:val="00B90D6F"/>
    <w:rsid w:val="00B90DB4"/>
    <w:rsid w:val="00B91063"/>
    <w:rsid w:val="00B9107A"/>
    <w:rsid w:val="00B91C9E"/>
    <w:rsid w:val="00B91D01"/>
    <w:rsid w:val="00B91D9C"/>
    <w:rsid w:val="00B9224D"/>
    <w:rsid w:val="00B9243B"/>
    <w:rsid w:val="00B92782"/>
    <w:rsid w:val="00B92AE8"/>
    <w:rsid w:val="00B92B92"/>
    <w:rsid w:val="00B92F84"/>
    <w:rsid w:val="00B9310F"/>
    <w:rsid w:val="00B941E4"/>
    <w:rsid w:val="00B944F5"/>
    <w:rsid w:val="00B945DF"/>
    <w:rsid w:val="00B94CE2"/>
    <w:rsid w:val="00B9582A"/>
    <w:rsid w:val="00B962E5"/>
    <w:rsid w:val="00B96808"/>
    <w:rsid w:val="00B96A09"/>
    <w:rsid w:val="00B96D23"/>
    <w:rsid w:val="00B971C7"/>
    <w:rsid w:val="00B973F2"/>
    <w:rsid w:val="00B97442"/>
    <w:rsid w:val="00BA0CEA"/>
    <w:rsid w:val="00BA129D"/>
    <w:rsid w:val="00BA1316"/>
    <w:rsid w:val="00BA2304"/>
    <w:rsid w:val="00BA2CEB"/>
    <w:rsid w:val="00BA3A83"/>
    <w:rsid w:val="00BA48A4"/>
    <w:rsid w:val="00BA4D7F"/>
    <w:rsid w:val="00BA516E"/>
    <w:rsid w:val="00BA5C66"/>
    <w:rsid w:val="00BA608D"/>
    <w:rsid w:val="00BA686E"/>
    <w:rsid w:val="00BA6B6C"/>
    <w:rsid w:val="00BA717F"/>
    <w:rsid w:val="00BB02A4"/>
    <w:rsid w:val="00BB1BA7"/>
    <w:rsid w:val="00BB2270"/>
    <w:rsid w:val="00BB2512"/>
    <w:rsid w:val="00BB2553"/>
    <w:rsid w:val="00BB348B"/>
    <w:rsid w:val="00BB38CB"/>
    <w:rsid w:val="00BB472E"/>
    <w:rsid w:val="00BB4E7E"/>
    <w:rsid w:val="00BB5A7A"/>
    <w:rsid w:val="00BB5B80"/>
    <w:rsid w:val="00BC0912"/>
    <w:rsid w:val="00BC1656"/>
    <w:rsid w:val="00BC1BCB"/>
    <w:rsid w:val="00BC1EBB"/>
    <w:rsid w:val="00BC2815"/>
    <w:rsid w:val="00BC4A6E"/>
    <w:rsid w:val="00BC5730"/>
    <w:rsid w:val="00BC63A5"/>
    <w:rsid w:val="00BC763E"/>
    <w:rsid w:val="00BD04D6"/>
    <w:rsid w:val="00BD0DA1"/>
    <w:rsid w:val="00BD0F38"/>
    <w:rsid w:val="00BD20E8"/>
    <w:rsid w:val="00BD2EC3"/>
    <w:rsid w:val="00BD3AFB"/>
    <w:rsid w:val="00BD3F76"/>
    <w:rsid w:val="00BD4262"/>
    <w:rsid w:val="00BD4BB9"/>
    <w:rsid w:val="00BD6E87"/>
    <w:rsid w:val="00BD70C4"/>
    <w:rsid w:val="00BD78E1"/>
    <w:rsid w:val="00BD7C23"/>
    <w:rsid w:val="00BE008A"/>
    <w:rsid w:val="00BE1147"/>
    <w:rsid w:val="00BE11B4"/>
    <w:rsid w:val="00BE138F"/>
    <w:rsid w:val="00BE15DE"/>
    <w:rsid w:val="00BE16BD"/>
    <w:rsid w:val="00BE1AA7"/>
    <w:rsid w:val="00BE2288"/>
    <w:rsid w:val="00BE2F5E"/>
    <w:rsid w:val="00BE359F"/>
    <w:rsid w:val="00BE366C"/>
    <w:rsid w:val="00BE3707"/>
    <w:rsid w:val="00BE392C"/>
    <w:rsid w:val="00BE3D6E"/>
    <w:rsid w:val="00BE4274"/>
    <w:rsid w:val="00BE50DF"/>
    <w:rsid w:val="00BE5827"/>
    <w:rsid w:val="00BE5AEF"/>
    <w:rsid w:val="00BE70B9"/>
    <w:rsid w:val="00BE73D2"/>
    <w:rsid w:val="00BE7607"/>
    <w:rsid w:val="00BE7DDA"/>
    <w:rsid w:val="00BF0C94"/>
    <w:rsid w:val="00BF1072"/>
    <w:rsid w:val="00BF145E"/>
    <w:rsid w:val="00BF2058"/>
    <w:rsid w:val="00BF2BC2"/>
    <w:rsid w:val="00BF327E"/>
    <w:rsid w:val="00BF3C99"/>
    <w:rsid w:val="00BF52F4"/>
    <w:rsid w:val="00BF6287"/>
    <w:rsid w:val="00BF6C35"/>
    <w:rsid w:val="00BF723E"/>
    <w:rsid w:val="00BF7974"/>
    <w:rsid w:val="00C00CB9"/>
    <w:rsid w:val="00C01526"/>
    <w:rsid w:val="00C0198D"/>
    <w:rsid w:val="00C01BE6"/>
    <w:rsid w:val="00C02980"/>
    <w:rsid w:val="00C02C52"/>
    <w:rsid w:val="00C02FAC"/>
    <w:rsid w:val="00C03DE9"/>
    <w:rsid w:val="00C03FA6"/>
    <w:rsid w:val="00C042C6"/>
    <w:rsid w:val="00C049B3"/>
    <w:rsid w:val="00C04D9D"/>
    <w:rsid w:val="00C05374"/>
    <w:rsid w:val="00C06AB4"/>
    <w:rsid w:val="00C06E25"/>
    <w:rsid w:val="00C07D3F"/>
    <w:rsid w:val="00C1084C"/>
    <w:rsid w:val="00C10957"/>
    <w:rsid w:val="00C116AB"/>
    <w:rsid w:val="00C11BBB"/>
    <w:rsid w:val="00C11FD7"/>
    <w:rsid w:val="00C127B0"/>
    <w:rsid w:val="00C131E1"/>
    <w:rsid w:val="00C13576"/>
    <w:rsid w:val="00C13664"/>
    <w:rsid w:val="00C136BB"/>
    <w:rsid w:val="00C138AA"/>
    <w:rsid w:val="00C13A00"/>
    <w:rsid w:val="00C13E45"/>
    <w:rsid w:val="00C141BB"/>
    <w:rsid w:val="00C1522C"/>
    <w:rsid w:val="00C15EDF"/>
    <w:rsid w:val="00C167F3"/>
    <w:rsid w:val="00C16A99"/>
    <w:rsid w:val="00C1739D"/>
    <w:rsid w:val="00C17967"/>
    <w:rsid w:val="00C20461"/>
    <w:rsid w:val="00C209C4"/>
    <w:rsid w:val="00C20F75"/>
    <w:rsid w:val="00C2131F"/>
    <w:rsid w:val="00C2135B"/>
    <w:rsid w:val="00C21BEB"/>
    <w:rsid w:val="00C22C28"/>
    <w:rsid w:val="00C23498"/>
    <w:rsid w:val="00C23D9D"/>
    <w:rsid w:val="00C23E4E"/>
    <w:rsid w:val="00C23E66"/>
    <w:rsid w:val="00C241FF"/>
    <w:rsid w:val="00C2465F"/>
    <w:rsid w:val="00C2573F"/>
    <w:rsid w:val="00C259F0"/>
    <w:rsid w:val="00C26532"/>
    <w:rsid w:val="00C2661F"/>
    <w:rsid w:val="00C267A8"/>
    <w:rsid w:val="00C26804"/>
    <w:rsid w:val="00C2734C"/>
    <w:rsid w:val="00C27966"/>
    <w:rsid w:val="00C27D2F"/>
    <w:rsid w:val="00C30DF1"/>
    <w:rsid w:val="00C31141"/>
    <w:rsid w:val="00C31E04"/>
    <w:rsid w:val="00C322B6"/>
    <w:rsid w:val="00C32442"/>
    <w:rsid w:val="00C328F7"/>
    <w:rsid w:val="00C32E72"/>
    <w:rsid w:val="00C33D76"/>
    <w:rsid w:val="00C34E68"/>
    <w:rsid w:val="00C3521D"/>
    <w:rsid w:val="00C35CEF"/>
    <w:rsid w:val="00C3630D"/>
    <w:rsid w:val="00C3660B"/>
    <w:rsid w:val="00C37500"/>
    <w:rsid w:val="00C37694"/>
    <w:rsid w:val="00C378F8"/>
    <w:rsid w:val="00C37C2A"/>
    <w:rsid w:val="00C402EB"/>
    <w:rsid w:val="00C40DFE"/>
    <w:rsid w:val="00C40E01"/>
    <w:rsid w:val="00C40F88"/>
    <w:rsid w:val="00C40FEF"/>
    <w:rsid w:val="00C4123E"/>
    <w:rsid w:val="00C413A6"/>
    <w:rsid w:val="00C416FF"/>
    <w:rsid w:val="00C41E1A"/>
    <w:rsid w:val="00C432FA"/>
    <w:rsid w:val="00C436A5"/>
    <w:rsid w:val="00C43B7F"/>
    <w:rsid w:val="00C43BF6"/>
    <w:rsid w:val="00C4487E"/>
    <w:rsid w:val="00C448BF"/>
    <w:rsid w:val="00C4503A"/>
    <w:rsid w:val="00C45CCA"/>
    <w:rsid w:val="00C463D0"/>
    <w:rsid w:val="00C469F9"/>
    <w:rsid w:val="00C46BB1"/>
    <w:rsid w:val="00C46E36"/>
    <w:rsid w:val="00C470BB"/>
    <w:rsid w:val="00C47951"/>
    <w:rsid w:val="00C47F33"/>
    <w:rsid w:val="00C508CA"/>
    <w:rsid w:val="00C50A26"/>
    <w:rsid w:val="00C51252"/>
    <w:rsid w:val="00C5249F"/>
    <w:rsid w:val="00C52511"/>
    <w:rsid w:val="00C52595"/>
    <w:rsid w:val="00C525FC"/>
    <w:rsid w:val="00C5267B"/>
    <w:rsid w:val="00C52B34"/>
    <w:rsid w:val="00C53165"/>
    <w:rsid w:val="00C5327A"/>
    <w:rsid w:val="00C55579"/>
    <w:rsid w:val="00C55817"/>
    <w:rsid w:val="00C559C0"/>
    <w:rsid w:val="00C55A6E"/>
    <w:rsid w:val="00C56015"/>
    <w:rsid w:val="00C56939"/>
    <w:rsid w:val="00C56F28"/>
    <w:rsid w:val="00C5704E"/>
    <w:rsid w:val="00C573A4"/>
    <w:rsid w:val="00C57CF6"/>
    <w:rsid w:val="00C6009C"/>
    <w:rsid w:val="00C6042E"/>
    <w:rsid w:val="00C60BF1"/>
    <w:rsid w:val="00C60F99"/>
    <w:rsid w:val="00C615D4"/>
    <w:rsid w:val="00C615D9"/>
    <w:rsid w:val="00C63EF1"/>
    <w:rsid w:val="00C64281"/>
    <w:rsid w:val="00C644A7"/>
    <w:rsid w:val="00C64800"/>
    <w:rsid w:val="00C64C79"/>
    <w:rsid w:val="00C6594F"/>
    <w:rsid w:val="00C659E6"/>
    <w:rsid w:val="00C65FC8"/>
    <w:rsid w:val="00C66F95"/>
    <w:rsid w:val="00C6704D"/>
    <w:rsid w:val="00C673C4"/>
    <w:rsid w:val="00C678A1"/>
    <w:rsid w:val="00C70099"/>
    <w:rsid w:val="00C71353"/>
    <w:rsid w:val="00C71786"/>
    <w:rsid w:val="00C72D73"/>
    <w:rsid w:val="00C73904"/>
    <w:rsid w:val="00C7427B"/>
    <w:rsid w:val="00C74421"/>
    <w:rsid w:val="00C7449E"/>
    <w:rsid w:val="00C74F1B"/>
    <w:rsid w:val="00C751F9"/>
    <w:rsid w:val="00C75463"/>
    <w:rsid w:val="00C75AC0"/>
    <w:rsid w:val="00C75BA5"/>
    <w:rsid w:val="00C7602E"/>
    <w:rsid w:val="00C76089"/>
    <w:rsid w:val="00C76372"/>
    <w:rsid w:val="00C76749"/>
    <w:rsid w:val="00C76EAC"/>
    <w:rsid w:val="00C77907"/>
    <w:rsid w:val="00C77C2F"/>
    <w:rsid w:val="00C77CE5"/>
    <w:rsid w:val="00C806F0"/>
    <w:rsid w:val="00C808E6"/>
    <w:rsid w:val="00C80957"/>
    <w:rsid w:val="00C818A8"/>
    <w:rsid w:val="00C81EE9"/>
    <w:rsid w:val="00C81FF0"/>
    <w:rsid w:val="00C820B2"/>
    <w:rsid w:val="00C82C70"/>
    <w:rsid w:val="00C82E42"/>
    <w:rsid w:val="00C83044"/>
    <w:rsid w:val="00C83085"/>
    <w:rsid w:val="00C83465"/>
    <w:rsid w:val="00C83911"/>
    <w:rsid w:val="00C83B4D"/>
    <w:rsid w:val="00C83C17"/>
    <w:rsid w:val="00C8431C"/>
    <w:rsid w:val="00C84487"/>
    <w:rsid w:val="00C8459E"/>
    <w:rsid w:val="00C84B25"/>
    <w:rsid w:val="00C84D4F"/>
    <w:rsid w:val="00C8528A"/>
    <w:rsid w:val="00C8580F"/>
    <w:rsid w:val="00C85C34"/>
    <w:rsid w:val="00C86864"/>
    <w:rsid w:val="00C8692E"/>
    <w:rsid w:val="00C8697B"/>
    <w:rsid w:val="00C8765F"/>
    <w:rsid w:val="00C9180C"/>
    <w:rsid w:val="00C931F1"/>
    <w:rsid w:val="00C940EB"/>
    <w:rsid w:val="00C94157"/>
    <w:rsid w:val="00C9479C"/>
    <w:rsid w:val="00C9594F"/>
    <w:rsid w:val="00C9626B"/>
    <w:rsid w:val="00C9690A"/>
    <w:rsid w:val="00C96A53"/>
    <w:rsid w:val="00CA012A"/>
    <w:rsid w:val="00CA013E"/>
    <w:rsid w:val="00CA0225"/>
    <w:rsid w:val="00CA269E"/>
    <w:rsid w:val="00CA287E"/>
    <w:rsid w:val="00CA2950"/>
    <w:rsid w:val="00CA2B2F"/>
    <w:rsid w:val="00CA3809"/>
    <w:rsid w:val="00CA3AF0"/>
    <w:rsid w:val="00CA42F8"/>
    <w:rsid w:val="00CA4479"/>
    <w:rsid w:val="00CA5A8A"/>
    <w:rsid w:val="00CA67C1"/>
    <w:rsid w:val="00CA6B86"/>
    <w:rsid w:val="00CA7ECC"/>
    <w:rsid w:val="00CB1245"/>
    <w:rsid w:val="00CB13EE"/>
    <w:rsid w:val="00CB1813"/>
    <w:rsid w:val="00CB1908"/>
    <w:rsid w:val="00CB19AE"/>
    <w:rsid w:val="00CB1FE1"/>
    <w:rsid w:val="00CB28EF"/>
    <w:rsid w:val="00CB2B24"/>
    <w:rsid w:val="00CB2BCC"/>
    <w:rsid w:val="00CB2E33"/>
    <w:rsid w:val="00CB339F"/>
    <w:rsid w:val="00CB34FE"/>
    <w:rsid w:val="00CB4112"/>
    <w:rsid w:val="00CC0046"/>
    <w:rsid w:val="00CC04A3"/>
    <w:rsid w:val="00CC0FC3"/>
    <w:rsid w:val="00CC1F18"/>
    <w:rsid w:val="00CC236B"/>
    <w:rsid w:val="00CC2746"/>
    <w:rsid w:val="00CC2D81"/>
    <w:rsid w:val="00CC4AF3"/>
    <w:rsid w:val="00CC5673"/>
    <w:rsid w:val="00CC5B69"/>
    <w:rsid w:val="00CC67DB"/>
    <w:rsid w:val="00CC6D16"/>
    <w:rsid w:val="00CC72D8"/>
    <w:rsid w:val="00CC7CCD"/>
    <w:rsid w:val="00CD0950"/>
    <w:rsid w:val="00CD123F"/>
    <w:rsid w:val="00CD1998"/>
    <w:rsid w:val="00CD2288"/>
    <w:rsid w:val="00CD246E"/>
    <w:rsid w:val="00CD26D6"/>
    <w:rsid w:val="00CD2795"/>
    <w:rsid w:val="00CD2923"/>
    <w:rsid w:val="00CD4539"/>
    <w:rsid w:val="00CD49D1"/>
    <w:rsid w:val="00CD5173"/>
    <w:rsid w:val="00CD5322"/>
    <w:rsid w:val="00CD5342"/>
    <w:rsid w:val="00CD5F43"/>
    <w:rsid w:val="00CD5FCD"/>
    <w:rsid w:val="00CD5FE6"/>
    <w:rsid w:val="00CD62A2"/>
    <w:rsid w:val="00CD642F"/>
    <w:rsid w:val="00CD65D5"/>
    <w:rsid w:val="00CD69B6"/>
    <w:rsid w:val="00CD75CA"/>
    <w:rsid w:val="00CE0614"/>
    <w:rsid w:val="00CE10D9"/>
    <w:rsid w:val="00CE2037"/>
    <w:rsid w:val="00CE24D2"/>
    <w:rsid w:val="00CE3A24"/>
    <w:rsid w:val="00CE5A20"/>
    <w:rsid w:val="00CE62F6"/>
    <w:rsid w:val="00CE6633"/>
    <w:rsid w:val="00CE66F5"/>
    <w:rsid w:val="00CF0489"/>
    <w:rsid w:val="00CF06D6"/>
    <w:rsid w:val="00CF14B5"/>
    <w:rsid w:val="00CF1A4E"/>
    <w:rsid w:val="00CF1C36"/>
    <w:rsid w:val="00CF1CA0"/>
    <w:rsid w:val="00CF25B4"/>
    <w:rsid w:val="00CF423E"/>
    <w:rsid w:val="00CF458B"/>
    <w:rsid w:val="00CF47D6"/>
    <w:rsid w:val="00CF493B"/>
    <w:rsid w:val="00CF520C"/>
    <w:rsid w:val="00CF5238"/>
    <w:rsid w:val="00CF61FA"/>
    <w:rsid w:val="00CF724C"/>
    <w:rsid w:val="00CF7AB9"/>
    <w:rsid w:val="00D00149"/>
    <w:rsid w:val="00D00A6E"/>
    <w:rsid w:val="00D01244"/>
    <w:rsid w:val="00D01707"/>
    <w:rsid w:val="00D01F15"/>
    <w:rsid w:val="00D048C1"/>
    <w:rsid w:val="00D05441"/>
    <w:rsid w:val="00D05F5A"/>
    <w:rsid w:val="00D05FFC"/>
    <w:rsid w:val="00D0679C"/>
    <w:rsid w:val="00D06B3C"/>
    <w:rsid w:val="00D07695"/>
    <w:rsid w:val="00D07984"/>
    <w:rsid w:val="00D07FD8"/>
    <w:rsid w:val="00D10813"/>
    <w:rsid w:val="00D109C8"/>
    <w:rsid w:val="00D109DD"/>
    <w:rsid w:val="00D10DEC"/>
    <w:rsid w:val="00D115ED"/>
    <w:rsid w:val="00D11626"/>
    <w:rsid w:val="00D11711"/>
    <w:rsid w:val="00D11D65"/>
    <w:rsid w:val="00D14D84"/>
    <w:rsid w:val="00D15207"/>
    <w:rsid w:val="00D15D42"/>
    <w:rsid w:val="00D169DA"/>
    <w:rsid w:val="00D16D12"/>
    <w:rsid w:val="00D16F07"/>
    <w:rsid w:val="00D17D5F"/>
    <w:rsid w:val="00D204CB"/>
    <w:rsid w:val="00D20A16"/>
    <w:rsid w:val="00D20D9E"/>
    <w:rsid w:val="00D21368"/>
    <w:rsid w:val="00D21616"/>
    <w:rsid w:val="00D22117"/>
    <w:rsid w:val="00D22239"/>
    <w:rsid w:val="00D2236B"/>
    <w:rsid w:val="00D225C3"/>
    <w:rsid w:val="00D2267F"/>
    <w:rsid w:val="00D22819"/>
    <w:rsid w:val="00D22DCF"/>
    <w:rsid w:val="00D2458E"/>
    <w:rsid w:val="00D24FEB"/>
    <w:rsid w:val="00D263A1"/>
    <w:rsid w:val="00D266EE"/>
    <w:rsid w:val="00D26AEE"/>
    <w:rsid w:val="00D2772B"/>
    <w:rsid w:val="00D2779B"/>
    <w:rsid w:val="00D27E79"/>
    <w:rsid w:val="00D30100"/>
    <w:rsid w:val="00D30404"/>
    <w:rsid w:val="00D30C5E"/>
    <w:rsid w:val="00D3117F"/>
    <w:rsid w:val="00D31959"/>
    <w:rsid w:val="00D319CE"/>
    <w:rsid w:val="00D3221C"/>
    <w:rsid w:val="00D32933"/>
    <w:rsid w:val="00D330B7"/>
    <w:rsid w:val="00D334BA"/>
    <w:rsid w:val="00D33836"/>
    <w:rsid w:val="00D34306"/>
    <w:rsid w:val="00D351C7"/>
    <w:rsid w:val="00D3522F"/>
    <w:rsid w:val="00D35B29"/>
    <w:rsid w:val="00D36F0C"/>
    <w:rsid w:val="00D40607"/>
    <w:rsid w:val="00D40B74"/>
    <w:rsid w:val="00D4271D"/>
    <w:rsid w:val="00D42748"/>
    <w:rsid w:val="00D42CFA"/>
    <w:rsid w:val="00D4324D"/>
    <w:rsid w:val="00D436D7"/>
    <w:rsid w:val="00D43A7B"/>
    <w:rsid w:val="00D45A7D"/>
    <w:rsid w:val="00D45D4F"/>
    <w:rsid w:val="00D45EB7"/>
    <w:rsid w:val="00D500CB"/>
    <w:rsid w:val="00D516EF"/>
    <w:rsid w:val="00D51984"/>
    <w:rsid w:val="00D5198C"/>
    <w:rsid w:val="00D52D6A"/>
    <w:rsid w:val="00D53034"/>
    <w:rsid w:val="00D5308E"/>
    <w:rsid w:val="00D530F8"/>
    <w:rsid w:val="00D53253"/>
    <w:rsid w:val="00D533E5"/>
    <w:rsid w:val="00D545C2"/>
    <w:rsid w:val="00D557DB"/>
    <w:rsid w:val="00D558B5"/>
    <w:rsid w:val="00D55A5F"/>
    <w:rsid w:val="00D55C16"/>
    <w:rsid w:val="00D563A7"/>
    <w:rsid w:val="00D573FD"/>
    <w:rsid w:val="00D57CFC"/>
    <w:rsid w:val="00D607CB"/>
    <w:rsid w:val="00D60C63"/>
    <w:rsid w:val="00D60F26"/>
    <w:rsid w:val="00D61144"/>
    <w:rsid w:val="00D61B33"/>
    <w:rsid w:val="00D61C34"/>
    <w:rsid w:val="00D62A08"/>
    <w:rsid w:val="00D62E93"/>
    <w:rsid w:val="00D632E0"/>
    <w:rsid w:val="00D63908"/>
    <w:rsid w:val="00D64C91"/>
    <w:rsid w:val="00D654BA"/>
    <w:rsid w:val="00D65705"/>
    <w:rsid w:val="00D65E05"/>
    <w:rsid w:val="00D66664"/>
    <w:rsid w:val="00D66982"/>
    <w:rsid w:val="00D66C63"/>
    <w:rsid w:val="00D66F0F"/>
    <w:rsid w:val="00D66FAA"/>
    <w:rsid w:val="00D702E9"/>
    <w:rsid w:val="00D703DC"/>
    <w:rsid w:val="00D708D2"/>
    <w:rsid w:val="00D70BD5"/>
    <w:rsid w:val="00D70CB6"/>
    <w:rsid w:val="00D71047"/>
    <w:rsid w:val="00D7237A"/>
    <w:rsid w:val="00D72630"/>
    <w:rsid w:val="00D72722"/>
    <w:rsid w:val="00D72C63"/>
    <w:rsid w:val="00D7306B"/>
    <w:rsid w:val="00D744E7"/>
    <w:rsid w:val="00D76D38"/>
    <w:rsid w:val="00D76FA1"/>
    <w:rsid w:val="00D770C1"/>
    <w:rsid w:val="00D7739E"/>
    <w:rsid w:val="00D774EA"/>
    <w:rsid w:val="00D77C4E"/>
    <w:rsid w:val="00D77D43"/>
    <w:rsid w:val="00D800B1"/>
    <w:rsid w:val="00D80D24"/>
    <w:rsid w:val="00D80D7B"/>
    <w:rsid w:val="00D810C4"/>
    <w:rsid w:val="00D8308D"/>
    <w:rsid w:val="00D842F4"/>
    <w:rsid w:val="00D8597D"/>
    <w:rsid w:val="00D8648A"/>
    <w:rsid w:val="00D86516"/>
    <w:rsid w:val="00D876CA"/>
    <w:rsid w:val="00D877A8"/>
    <w:rsid w:val="00D9005B"/>
    <w:rsid w:val="00D915EA"/>
    <w:rsid w:val="00D91C6E"/>
    <w:rsid w:val="00D91F91"/>
    <w:rsid w:val="00D925C9"/>
    <w:rsid w:val="00D93291"/>
    <w:rsid w:val="00D93C43"/>
    <w:rsid w:val="00D944D7"/>
    <w:rsid w:val="00D94805"/>
    <w:rsid w:val="00D95F69"/>
    <w:rsid w:val="00D96B2E"/>
    <w:rsid w:val="00D97313"/>
    <w:rsid w:val="00D97440"/>
    <w:rsid w:val="00D97EBF"/>
    <w:rsid w:val="00DA1001"/>
    <w:rsid w:val="00DA11F3"/>
    <w:rsid w:val="00DA177F"/>
    <w:rsid w:val="00DA1F62"/>
    <w:rsid w:val="00DA2BE2"/>
    <w:rsid w:val="00DA2EB7"/>
    <w:rsid w:val="00DA36C9"/>
    <w:rsid w:val="00DA39F5"/>
    <w:rsid w:val="00DA4971"/>
    <w:rsid w:val="00DA4D85"/>
    <w:rsid w:val="00DA5C6E"/>
    <w:rsid w:val="00DA6DF8"/>
    <w:rsid w:val="00DA7016"/>
    <w:rsid w:val="00DA71BA"/>
    <w:rsid w:val="00DA7AB8"/>
    <w:rsid w:val="00DA7E4B"/>
    <w:rsid w:val="00DB0A0C"/>
    <w:rsid w:val="00DB0ABE"/>
    <w:rsid w:val="00DB0FDD"/>
    <w:rsid w:val="00DB1138"/>
    <w:rsid w:val="00DB11DF"/>
    <w:rsid w:val="00DB13E5"/>
    <w:rsid w:val="00DB15B5"/>
    <w:rsid w:val="00DB1750"/>
    <w:rsid w:val="00DB178F"/>
    <w:rsid w:val="00DB1A05"/>
    <w:rsid w:val="00DB1F8E"/>
    <w:rsid w:val="00DB2041"/>
    <w:rsid w:val="00DB2059"/>
    <w:rsid w:val="00DB21E1"/>
    <w:rsid w:val="00DB2557"/>
    <w:rsid w:val="00DB2797"/>
    <w:rsid w:val="00DB32CB"/>
    <w:rsid w:val="00DB38FE"/>
    <w:rsid w:val="00DB3AD0"/>
    <w:rsid w:val="00DB4414"/>
    <w:rsid w:val="00DB4747"/>
    <w:rsid w:val="00DB48F3"/>
    <w:rsid w:val="00DB5FD8"/>
    <w:rsid w:val="00DB60E9"/>
    <w:rsid w:val="00DB7340"/>
    <w:rsid w:val="00DC02DA"/>
    <w:rsid w:val="00DC0E78"/>
    <w:rsid w:val="00DC13AE"/>
    <w:rsid w:val="00DC1B17"/>
    <w:rsid w:val="00DC1BCB"/>
    <w:rsid w:val="00DC32E8"/>
    <w:rsid w:val="00DC3530"/>
    <w:rsid w:val="00DC368D"/>
    <w:rsid w:val="00DC4A32"/>
    <w:rsid w:val="00DC4BCE"/>
    <w:rsid w:val="00DC6CD0"/>
    <w:rsid w:val="00DC6D0F"/>
    <w:rsid w:val="00DC770B"/>
    <w:rsid w:val="00DC7B8D"/>
    <w:rsid w:val="00DC7DE5"/>
    <w:rsid w:val="00DD029C"/>
    <w:rsid w:val="00DD046A"/>
    <w:rsid w:val="00DD0994"/>
    <w:rsid w:val="00DD09DB"/>
    <w:rsid w:val="00DD130C"/>
    <w:rsid w:val="00DD1FE5"/>
    <w:rsid w:val="00DD29E2"/>
    <w:rsid w:val="00DD342B"/>
    <w:rsid w:val="00DD35D9"/>
    <w:rsid w:val="00DD40F8"/>
    <w:rsid w:val="00DD50C5"/>
    <w:rsid w:val="00DD53C1"/>
    <w:rsid w:val="00DD54CE"/>
    <w:rsid w:val="00DD5857"/>
    <w:rsid w:val="00DD5DC6"/>
    <w:rsid w:val="00DD614A"/>
    <w:rsid w:val="00DD63AB"/>
    <w:rsid w:val="00DD6B26"/>
    <w:rsid w:val="00DD7997"/>
    <w:rsid w:val="00DE0E90"/>
    <w:rsid w:val="00DE1F29"/>
    <w:rsid w:val="00DE2311"/>
    <w:rsid w:val="00DE276F"/>
    <w:rsid w:val="00DE35D7"/>
    <w:rsid w:val="00DE3D07"/>
    <w:rsid w:val="00DE3E26"/>
    <w:rsid w:val="00DE4631"/>
    <w:rsid w:val="00DE4BF3"/>
    <w:rsid w:val="00DE4F2B"/>
    <w:rsid w:val="00DE586B"/>
    <w:rsid w:val="00DE59D1"/>
    <w:rsid w:val="00DE6019"/>
    <w:rsid w:val="00DE60FA"/>
    <w:rsid w:val="00DE6545"/>
    <w:rsid w:val="00DE698B"/>
    <w:rsid w:val="00DE6BE9"/>
    <w:rsid w:val="00DE75E8"/>
    <w:rsid w:val="00DF0398"/>
    <w:rsid w:val="00DF05DA"/>
    <w:rsid w:val="00DF0C3B"/>
    <w:rsid w:val="00DF0C77"/>
    <w:rsid w:val="00DF1000"/>
    <w:rsid w:val="00DF1218"/>
    <w:rsid w:val="00DF1838"/>
    <w:rsid w:val="00DF22A9"/>
    <w:rsid w:val="00DF2E94"/>
    <w:rsid w:val="00DF340C"/>
    <w:rsid w:val="00DF3EEE"/>
    <w:rsid w:val="00DF44D4"/>
    <w:rsid w:val="00DF4B31"/>
    <w:rsid w:val="00DF4C32"/>
    <w:rsid w:val="00DF4C7D"/>
    <w:rsid w:val="00DF4D51"/>
    <w:rsid w:val="00DF4F93"/>
    <w:rsid w:val="00DF5522"/>
    <w:rsid w:val="00DF5F8A"/>
    <w:rsid w:val="00DF6DAA"/>
    <w:rsid w:val="00DF7027"/>
    <w:rsid w:val="00DF70BF"/>
    <w:rsid w:val="00DF714C"/>
    <w:rsid w:val="00DF7617"/>
    <w:rsid w:val="00DF769A"/>
    <w:rsid w:val="00DF7D77"/>
    <w:rsid w:val="00DF7E74"/>
    <w:rsid w:val="00E00FA6"/>
    <w:rsid w:val="00E02154"/>
    <w:rsid w:val="00E0262E"/>
    <w:rsid w:val="00E029F4"/>
    <w:rsid w:val="00E03185"/>
    <w:rsid w:val="00E03BEC"/>
    <w:rsid w:val="00E03C27"/>
    <w:rsid w:val="00E03EC0"/>
    <w:rsid w:val="00E0441F"/>
    <w:rsid w:val="00E04CB7"/>
    <w:rsid w:val="00E061DE"/>
    <w:rsid w:val="00E06CD9"/>
    <w:rsid w:val="00E11525"/>
    <w:rsid w:val="00E115BB"/>
    <w:rsid w:val="00E1186D"/>
    <w:rsid w:val="00E11B49"/>
    <w:rsid w:val="00E132A7"/>
    <w:rsid w:val="00E133DF"/>
    <w:rsid w:val="00E1362B"/>
    <w:rsid w:val="00E14394"/>
    <w:rsid w:val="00E14DFA"/>
    <w:rsid w:val="00E168E2"/>
    <w:rsid w:val="00E1785F"/>
    <w:rsid w:val="00E20227"/>
    <w:rsid w:val="00E203A9"/>
    <w:rsid w:val="00E20C91"/>
    <w:rsid w:val="00E2132F"/>
    <w:rsid w:val="00E2196B"/>
    <w:rsid w:val="00E21B15"/>
    <w:rsid w:val="00E21D73"/>
    <w:rsid w:val="00E22C63"/>
    <w:rsid w:val="00E24321"/>
    <w:rsid w:val="00E245E7"/>
    <w:rsid w:val="00E24725"/>
    <w:rsid w:val="00E249DE"/>
    <w:rsid w:val="00E25247"/>
    <w:rsid w:val="00E253EB"/>
    <w:rsid w:val="00E2665B"/>
    <w:rsid w:val="00E26669"/>
    <w:rsid w:val="00E269F5"/>
    <w:rsid w:val="00E27412"/>
    <w:rsid w:val="00E27706"/>
    <w:rsid w:val="00E27988"/>
    <w:rsid w:val="00E27C9B"/>
    <w:rsid w:val="00E3017C"/>
    <w:rsid w:val="00E303A5"/>
    <w:rsid w:val="00E30B94"/>
    <w:rsid w:val="00E311FD"/>
    <w:rsid w:val="00E3245B"/>
    <w:rsid w:val="00E336F9"/>
    <w:rsid w:val="00E33A13"/>
    <w:rsid w:val="00E34215"/>
    <w:rsid w:val="00E34C3D"/>
    <w:rsid w:val="00E35537"/>
    <w:rsid w:val="00E3584D"/>
    <w:rsid w:val="00E35DCE"/>
    <w:rsid w:val="00E361EE"/>
    <w:rsid w:val="00E3626B"/>
    <w:rsid w:val="00E36638"/>
    <w:rsid w:val="00E369F0"/>
    <w:rsid w:val="00E409E7"/>
    <w:rsid w:val="00E40E2F"/>
    <w:rsid w:val="00E416FF"/>
    <w:rsid w:val="00E4178F"/>
    <w:rsid w:val="00E42568"/>
    <w:rsid w:val="00E42B3D"/>
    <w:rsid w:val="00E42FBC"/>
    <w:rsid w:val="00E43936"/>
    <w:rsid w:val="00E43A31"/>
    <w:rsid w:val="00E44922"/>
    <w:rsid w:val="00E45FF8"/>
    <w:rsid w:val="00E467CD"/>
    <w:rsid w:val="00E47BE2"/>
    <w:rsid w:val="00E50752"/>
    <w:rsid w:val="00E51627"/>
    <w:rsid w:val="00E52AF6"/>
    <w:rsid w:val="00E53600"/>
    <w:rsid w:val="00E546FB"/>
    <w:rsid w:val="00E548E6"/>
    <w:rsid w:val="00E54962"/>
    <w:rsid w:val="00E5500A"/>
    <w:rsid w:val="00E551C3"/>
    <w:rsid w:val="00E557DF"/>
    <w:rsid w:val="00E55ADB"/>
    <w:rsid w:val="00E55B92"/>
    <w:rsid w:val="00E56184"/>
    <w:rsid w:val="00E56421"/>
    <w:rsid w:val="00E56959"/>
    <w:rsid w:val="00E5788C"/>
    <w:rsid w:val="00E579A6"/>
    <w:rsid w:val="00E57E3F"/>
    <w:rsid w:val="00E60BA8"/>
    <w:rsid w:val="00E60C8B"/>
    <w:rsid w:val="00E61758"/>
    <w:rsid w:val="00E61CA5"/>
    <w:rsid w:val="00E62024"/>
    <w:rsid w:val="00E62177"/>
    <w:rsid w:val="00E621FF"/>
    <w:rsid w:val="00E62E12"/>
    <w:rsid w:val="00E62E43"/>
    <w:rsid w:val="00E62F21"/>
    <w:rsid w:val="00E639DD"/>
    <w:rsid w:val="00E63B3F"/>
    <w:rsid w:val="00E63E25"/>
    <w:rsid w:val="00E63E89"/>
    <w:rsid w:val="00E63F85"/>
    <w:rsid w:val="00E65D6E"/>
    <w:rsid w:val="00E66499"/>
    <w:rsid w:val="00E66A6C"/>
    <w:rsid w:val="00E67318"/>
    <w:rsid w:val="00E703BB"/>
    <w:rsid w:val="00E7050D"/>
    <w:rsid w:val="00E707B2"/>
    <w:rsid w:val="00E72182"/>
    <w:rsid w:val="00E7244D"/>
    <w:rsid w:val="00E724A0"/>
    <w:rsid w:val="00E73D16"/>
    <w:rsid w:val="00E73F33"/>
    <w:rsid w:val="00E742A1"/>
    <w:rsid w:val="00E748E6"/>
    <w:rsid w:val="00E74A42"/>
    <w:rsid w:val="00E74D64"/>
    <w:rsid w:val="00E74D9F"/>
    <w:rsid w:val="00E750F2"/>
    <w:rsid w:val="00E756BF"/>
    <w:rsid w:val="00E75B88"/>
    <w:rsid w:val="00E75E98"/>
    <w:rsid w:val="00E77598"/>
    <w:rsid w:val="00E77BC1"/>
    <w:rsid w:val="00E77CEF"/>
    <w:rsid w:val="00E77DBC"/>
    <w:rsid w:val="00E77EAC"/>
    <w:rsid w:val="00E80390"/>
    <w:rsid w:val="00E80E64"/>
    <w:rsid w:val="00E82495"/>
    <w:rsid w:val="00E8263F"/>
    <w:rsid w:val="00E8299D"/>
    <w:rsid w:val="00E835F1"/>
    <w:rsid w:val="00E84737"/>
    <w:rsid w:val="00E8620D"/>
    <w:rsid w:val="00E86573"/>
    <w:rsid w:val="00E867FC"/>
    <w:rsid w:val="00E878E0"/>
    <w:rsid w:val="00E87FB4"/>
    <w:rsid w:val="00E9071E"/>
    <w:rsid w:val="00E9084D"/>
    <w:rsid w:val="00E908F5"/>
    <w:rsid w:val="00E9136C"/>
    <w:rsid w:val="00E91B2C"/>
    <w:rsid w:val="00E92947"/>
    <w:rsid w:val="00E933FC"/>
    <w:rsid w:val="00E93A0A"/>
    <w:rsid w:val="00E94143"/>
    <w:rsid w:val="00E94488"/>
    <w:rsid w:val="00E95861"/>
    <w:rsid w:val="00E96C25"/>
    <w:rsid w:val="00E96DE8"/>
    <w:rsid w:val="00E97E52"/>
    <w:rsid w:val="00EA02A0"/>
    <w:rsid w:val="00EA0424"/>
    <w:rsid w:val="00EA1E68"/>
    <w:rsid w:val="00EA23D3"/>
    <w:rsid w:val="00EA2741"/>
    <w:rsid w:val="00EA2A33"/>
    <w:rsid w:val="00EA44BB"/>
    <w:rsid w:val="00EA4AE7"/>
    <w:rsid w:val="00EA616D"/>
    <w:rsid w:val="00EA6178"/>
    <w:rsid w:val="00EA62C0"/>
    <w:rsid w:val="00EA6306"/>
    <w:rsid w:val="00EA688B"/>
    <w:rsid w:val="00EA6897"/>
    <w:rsid w:val="00EB0352"/>
    <w:rsid w:val="00EB1FBE"/>
    <w:rsid w:val="00EB1FE6"/>
    <w:rsid w:val="00EB2121"/>
    <w:rsid w:val="00EB31FC"/>
    <w:rsid w:val="00EB336E"/>
    <w:rsid w:val="00EB3D08"/>
    <w:rsid w:val="00EB41B3"/>
    <w:rsid w:val="00EB5036"/>
    <w:rsid w:val="00EB5422"/>
    <w:rsid w:val="00EB58B5"/>
    <w:rsid w:val="00EB5A46"/>
    <w:rsid w:val="00EB5E79"/>
    <w:rsid w:val="00EB5F7E"/>
    <w:rsid w:val="00EB696D"/>
    <w:rsid w:val="00EB6E96"/>
    <w:rsid w:val="00EB7488"/>
    <w:rsid w:val="00EB77BE"/>
    <w:rsid w:val="00EB7A14"/>
    <w:rsid w:val="00EB7CEE"/>
    <w:rsid w:val="00EB7D2B"/>
    <w:rsid w:val="00EB7DF2"/>
    <w:rsid w:val="00EC001B"/>
    <w:rsid w:val="00EC0CE4"/>
    <w:rsid w:val="00EC0D31"/>
    <w:rsid w:val="00EC1B16"/>
    <w:rsid w:val="00EC217F"/>
    <w:rsid w:val="00EC2249"/>
    <w:rsid w:val="00EC2DD1"/>
    <w:rsid w:val="00EC3956"/>
    <w:rsid w:val="00EC3A0E"/>
    <w:rsid w:val="00EC4063"/>
    <w:rsid w:val="00EC53A3"/>
    <w:rsid w:val="00EC5DED"/>
    <w:rsid w:val="00EC60C1"/>
    <w:rsid w:val="00EC646F"/>
    <w:rsid w:val="00EC7181"/>
    <w:rsid w:val="00EC7294"/>
    <w:rsid w:val="00EC7337"/>
    <w:rsid w:val="00EC7602"/>
    <w:rsid w:val="00EC79F4"/>
    <w:rsid w:val="00ED14EA"/>
    <w:rsid w:val="00ED1780"/>
    <w:rsid w:val="00ED2FEC"/>
    <w:rsid w:val="00ED3275"/>
    <w:rsid w:val="00ED37F3"/>
    <w:rsid w:val="00ED49A7"/>
    <w:rsid w:val="00ED4A76"/>
    <w:rsid w:val="00ED4A9F"/>
    <w:rsid w:val="00ED4D5E"/>
    <w:rsid w:val="00ED6110"/>
    <w:rsid w:val="00ED7473"/>
    <w:rsid w:val="00ED7552"/>
    <w:rsid w:val="00EE0ECB"/>
    <w:rsid w:val="00EE1DE3"/>
    <w:rsid w:val="00EE1ED5"/>
    <w:rsid w:val="00EE1F38"/>
    <w:rsid w:val="00EE23D9"/>
    <w:rsid w:val="00EE28DC"/>
    <w:rsid w:val="00EE30B0"/>
    <w:rsid w:val="00EE30BB"/>
    <w:rsid w:val="00EE3346"/>
    <w:rsid w:val="00EE3725"/>
    <w:rsid w:val="00EE471B"/>
    <w:rsid w:val="00EE52D4"/>
    <w:rsid w:val="00EE5812"/>
    <w:rsid w:val="00EE58BD"/>
    <w:rsid w:val="00EE6B2D"/>
    <w:rsid w:val="00EE7EF0"/>
    <w:rsid w:val="00EF08FF"/>
    <w:rsid w:val="00EF0925"/>
    <w:rsid w:val="00EF0FD6"/>
    <w:rsid w:val="00EF1394"/>
    <w:rsid w:val="00EF159D"/>
    <w:rsid w:val="00EF1685"/>
    <w:rsid w:val="00EF249E"/>
    <w:rsid w:val="00EF32EA"/>
    <w:rsid w:val="00EF4412"/>
    <w:rsid w:val="00EF4426"/>
    <w:rsid w:val="00EF49BF"/>
    <w:rsid w:val="00EF4C1E"/>
    <w:rsid w:val="00EF4F65"/>
    <w:rsid w:val="00EF4F74"/>
    <w:rsid w:val="00EF5599"/>
    <w:rsid w:val="00EF55D7"/>
    <w:rsid w:val="00EF56D2"/>
    <w:rsid w:val="00EF5A99"/>
    <w:rsid w:val="00EF605C"/>
    <w:rsid w:val="00EF62C4"/>
    <w:rsid w:val="00EF641C"/>
    <w:rsid w:val="00EF6562"/>
    <w:rsid w:val="00EF65C1"/>
    <w:rsid w:val="00EF77FC"/>
    <w:rsid w:val="00F000D4"/>
    <w:rsid w:val="00F0092A"/>
    <w:rsid w:val="00F00C1D"/>
    <w:rsid w:val="00F00DA8"/>
    <w:rsid w:val="00F01144"/>
    <w:rsid w:val="00F018A3"/>
    <w:rsid w:val="00F0216A"/>
    <w:rsid w:val="00F02212"/>
    <w:rsid w:val="00F02581"/>
    <w:rsid w:val="00F02B09"/>
    <w:rsid w:val="00F03C1F"/>
    <w:rsid w:val="00F0463A"/>
    <w:rsid w:val="00F04CEE"/>
    <w:rsid w:val="00F06A66"/>
    <w:rsid w:val="00F06B01"/>
    <w:rsid w:val="00F074F4"/>
    <w:rsid w:val="00F1011A"/>
    <w:rsid w:val="00F107BE"/>
    <w:rsid w:val="00F10835"/>
    <w:rsid w:val="00F10C10"/>
    <w:rsid w:val="00F10E3F"/>
    <w:rsid w:val="00F110F7"/>
    <w:rsid w:val="00F111C4"/>
    <w:rsid w:val="00F120E2"/>
    <w:rsid w:val="00F129D7"/>
    <w:rsid w:val="00F12B0A"/>
    <w:rsid w:val="00F12EBC"/>
    <w:rsid w:val="00F12F34"/>
    <w:rsid w:val="00F13A8A"/>
    <w:rsid w:val="00F13D59"/>
    <w:rsid w:val="00F14DD0"/>
    <w:rsid w:val="00F153B0"/>
    <w:rsid w:val="00F15816"/>
    <w:rsid w:val="00F158AF"/>
    <w:rsid w:val="00F15C87"/>
    <w:rsid w:val="00F15FD3"/>
    <w:rsid w:val="00F16C02"/>
    <w:rsid w:val="00F16F53"/>
    <w:rsid w:val="00F1750E"/>
    <w:rsid w:val="00F1775C"/>
    <w:rsid w:val="00F17E9E"/>
    <w:rsid w:val="00F2037C"/>
    <w:rsid w:val="00F20465"/>
    <w:rsid w:val="00F20C0E"/>
    <w:rsid w:val="00F21B86"/>
    <w:rsid w:val="00F2293D"/>
    <w:rsid w:val="00F22E06"/>
    <w:rsid w:val="00F22FF1"/>
    <w:rsid w:val="00F22FF8"/>
    <w:rsid w:val="00F23022"/>
    <w:rsid w:val="00F23A8C"/>
    <w:rsid w:val="00F23F24"/>
    <w:rsid w:val="00F24FA0"/>
    <w:rsid w:val="00F2578B"/>
    <w:rsid w:val="00F25E44"/>
    <w:rsid w:val="00F2670A"/>
    <w:rsid w:val="00F26CA8"/>
    <w:rsid w:val="00F27D20"/>
    <w:rsid w:val="00F27E3C"/>
    <w:rsid w:val="00F30509"/>
    <w:rsid w:val="00F30A83"/>
    <w:rsid w:val="00F312F7"/>
    <w:rsid w:val="00F3150A"/>
    <w:rsid w:val="00F3196C"/>
    <w:rsid w:val="00F31B72"/>
    <w:rsid w:val="00F31D2F"/>
    <w:rsid w:val="00F33D27"/>
    <w:rsid w:val="00F33DB7"/>
    <w:rsid w:val="00F33FD6"/>
    <w:rsid w:val="00F34B5D"/>
    <w:rsid w:val="00F34F6F"/>
    <w:rsid w:val="00F358C6"/>
    <w:rsid w:val="00F359A3"/>
    <w:rsid w:val="00F35E22"/>
    <w:rsid w:val="00F361B9"/>
    <w:rsid w:val="00F36A71"/>
    <w:rsid w:val="00F36E5C"/>
    <w:rsid w:val="00F36FA8"/>
    <w:rsid w:val="00F37514"/>
    <w:rsid w:val="00F4052D"/>
    <w:rsid w:val="00F41164"/>
    <w:rsid w:val="00F41D3F"/>
    <w:rsid w:val="00F43D8C"/>
    <w:rsid w:val="00F44A25"/>
    <w:rsid w:val="00F44C35"/>
    <w:rsid w:val="00F452D1"/>
    <w:rsid w:val="00F455A5"/>
    <w:rsid w:val="00F4612D"/>
    <w:rsid w:val="00F4663D"/>
    <w:rsid w:val="00F474DF"/>
    <w:rsid w:val="00F50D60"/>
    <w:rsid w:val="00F5119B"/>
    <w:rsid w:val="00F51554"/>
    <w:rsid w:val="00F5165F"/>
    <w:rsid w:val="00F516A6"/>
    <w:rsid w:val="00F52835"/>
    <w:rsid w:val="00F52D7B"/>
    <w:rsid w:val="00F52FAD"/>
    <w:rsid w:val="00F532BA"/>
    <w:rsid w:val="00F5353E"/>
    <w:rsid w:val="00F53CCC"/>
    <w:rsid w:val="00F549E2"/>
    <w:rsid w:val="00F55C72"/>
    <w:rsid w:val="00F5655D"/>
    <w:rsid w:val="00F56656"/>
    <w:rsid w:val="00F568D6"/>
    <w:rsid w:val="00F575F8"/>
    <w:rsid w:val="00F578BF"/>
    <w:rsid w:val="00F57AA8"/>
    <w:rsid w:val="00F57EB5"/>
    <w:rsid w:val="00F57F37"/>
    <w:rsid w:val="00F60A72"/>
    <w:rsid w:val="00F60D91"/>
    <w:rsid w:val="00F60E51"/>
    <w:rsid w:val="00F6176D"/>
    <w:rsid w:val="00F6283E"/>
    <w:rsid w:val="00F62BB1"/>
    <w:rsid w:val="00F62CDA"/>
    <w:rsid w:val="00F630DA"/>
    <w:rsid w:val="00F631D5"/>
    <w:rsid w:val="00F638EA"/>
    <w:rsid w:val="00F63C2F"/>
    <w:rsid w:val="00F64389"/>
    <w:rsid w:val="00F64D66"/>
    <w:rsid w:val="00F659EC"/>
    <w:rsid w:val="00F65EA7"/>
    <w:rsid w:val="00F67D05"/>
    <w:rsid w:val="00F67D15"/>
    <w:rsid w:val="00F70A66"/>
    <w:rsid w:val="00F70CD9"/>
    <w:rsid w:val="00F71CF8"/>
    <w:rsid w:val="00F71D82"/>
    <w:rsid w:val="00F7259E"/>
    <w:rsid w:val="00F72B25"/>
    <w:rsid w:val="00F72F16"/>
    <w:rsid w:val="00F7360B"/>
    <w:rsid w:val="00F7405A"/>
    <w:rsid w:val="00F74133"/>
    <w:rsid w:val="00F74454"/>
    <w:rsid w:val="00F74832"/>
    <w:rsid w:val="00F761B8"/>
    <w:rsid w:val="00F763EA"/>
    <w:rsid w:val="00F76692"/>
    <w:rsid w:val="00F815B1"/>
    <w:rsid w:val="00F81F96"/>
    <w:rsid w:val="00F83C69"/>
    <w:rsid w:val="00F84DAD"/>
    <w:rsid w:val="00F85116"/>
    <w:rsid w:val="00F853BE"/>
    <w:rsid w:val="00F8560E"/>
    <w:rsid w:val="00F8573D"/>
    <w:rsid w:val="00F85C58"/>
    <w:rsid w:val="00F864CC"/>
    <w:rsid w:val="00F864EA"/>
    <w:rsid w:val="00F86C4C"/>
    <w:rsid w:val="00F8742A"/>
    <w:rsid w:val="00F87D48"/>
    <w:rsid w:val="00F90478"/>
    <w:rsid w:val="00F911F4"/>
    <w:rsid w:val="00F91C1D"/>
    <w:rsid w:val="00F92261"/>
    <w:rsid w:val="00F92CE3"/>
    <w:rsid w:val="00F93B2E"/>
    <w:rsid w:val="00F9445B"/>
    <w:rsid w:val="00F956F0"/>
    <w:rsid w:val="00F95EF5"/>
    <w:rsid w:val="00F96606"/>
    <w:rsid w:val="00F96A30"/>
    <w:rsid w:val="00FA04EA"/>
    <w:rsid w:val="00FA0594"/>
    <w:rsid w:val="00FA151F"/>
    <w:rsid w:val="00FA1A32"/>
    <w:rsid w:val="00FA2365"/>
    <w:rsid w:val="00FA2834"/>
    <w:rsid w:val="00FA2A6B"/>
    <w:rsid w:val="00FA2B24"/>
    <w:rsid w:val="00FA2F16"/>
    <w:rsid w:val="00FA335D"/>
    <w:rsid w:val="00FA35EA"/>
    <w:rsid w:val="00FA4F09"/>
    <w:rsid w:val="00FA4F5D"/>
    <w:rsid w:val="00FA553E"/>
    <w:rsid w:val="00FA5E39"/>
    <w:rsid w:val="00FA5E8D"/>
    <w:rsid w:val="00FA5F4F"/>
    <w:rsid w:val="00FA6BB3"/>
    <w:rsid w:val="00FA6D3F"/>
    <w:rsid w:val="00FA7944"/>
    <w:rsid w:val="00FB0797"/>
    <w:rsid w:val="00FB07D3"/>
    <w:rsid w:val="00FB0844"/>
    <w:rsid w:val="00FB1384"/>
    <w:rsid w:val="00FB2F8C"/>
    <w:rsid w:val="00FB33A4"/>
    <w:rsid w:val="00FB48AB"/>
    <w:rsid w:val="00FB6EB5"/>
    <w:rsid w:val="00FB7867"/>
    <w:rsid w:val="00FB7C6F"/>
    <w:rsid w:val="00FC06FA"/>
    <w:rsid w:val="00FC08D9"/>
    <w:rsid w:val="00FC0DEF"/>
    <w:rsid w:val="00FC1D37"/>
    <w:rsid w:val="00FC1FAA"/>
    <w:rsid w:val="00FC2B31"/>
    <w:rsid w:val="00FC2DDF"/>
    <w:rsid w:val="00FC30ED"/>
    <w:rsid w:val="00FC33B6"/>
    <w:rsid w:val="00FC3500"/>
    <w:rsid w:val="00FC3CBC"/>
    <w:rsid w:val="00FC4137"/>
    <w:rsid w:val="00FC435D"/>
    <w:rsid w:val="00FC52D5"/>
    <w:rsid w:val="00FC5757"/>
    <w:rsid w:val="00FC607E"/>
    <w:rsid w:val="00FC61FE"/>
    <w:rsid w:val="00FD0042"/>
    <w:rsid w:val="00FD041F"/>
    <w:rsid w:val="00FD0C9B"/>
    <w:rsid w:val="00FD19A9"/>
    <w:rsid w:val="00FD1A20"/>
    <w:rsid w:val="00FD22DF"/>
    <w:rsid w:val="00FD331A"/>
    <w:rsid w:val="00FD3F98"/>
    <w:rsid w:val="00FD45B4"/>
    <w:rsid w:val="00FD474E"/>
    <w:rsid w:val="00FD494E"/>
    <w:rsid w:val="00FD4E9E"/>
    <w:rsid w:val="00FD51AE"/>
    <w:rsid w:val="00FD52EF"/>
    <w:rsid w:val="00FD64F0"/>
    <w:rsid w:val="00FD6C1C"/>
    <w:rsid w:val="00FD71BD"/>
    <w:rsid w:val="00FD7742"/>
    <w:rsid w:val="00FD77C7"/>
    <w:rsid w:val="00FE03B6"/>
    <w:rsid w:val="00FE0756"/>
    <w:rsid w:val="00FE0B0D"/>
    <w:rsid w:val="00FE0ED9"/>
    <w:rsid w:val="00FE11B0"/>
    <w:rsid w:val="00FE13FE"/>
    <w:rsid w:val="00FE18D5"/>
    <w:rsid w:val="00FE1960"/>
    <w:rsid w:val="00FE1DC3"/>
    <w:rsid w:val="00FE20F8"/>
    <w:rsid w:val="00FE2A60"/>
    <w:rsid w:val="00FE2B1F"/>
    <w:rsid w:val="00FE2ED0"/>
    <w:rsid w:val="00FE340A"/>
    <w:rsid w:val="00FE3725"/>
    <w:rsid w:val="00FE4578"/>
    <w:rsid w:val="00FE45A3"/>
    <w:rsid w:val="00FE4977"/>
    <w:rsid w:val="00FE4C3A"/>
    <w:rsid w:val="00FE51DB"/>
    <w:rsid w:val="00FE626E"/>
    <w:rsid w:val="00FE63A1"/>
    <w:rsid w:val="00FE7041"/>
    <w:rsid w:val="00FE796D"/>
    <w:rsid w:val="00FE7A84"/>
    <w:rsid w:val="00FE7E8F"/>
    <w:rsid w:val="00FF0741"/>
    <w:rsid w:val="00FF0FCA"/>
    <w:rsid w:val="00FF1170"/>
    <w:rsid w:val="00FF214B"/>
    <w:rsid w:val="00FF2804"/>
    <w:rsid w:val="00FF2EE5"/>
    <w:rsid w:val="00FF3C4F"/>
    <w:rsid w:val="00FF4344"/>
    <w:rsid w:val="00FF575E"/>
    <w:rsid w:val="00FF5819"/>
    <w:rsid w:val="00FF663B"/>
    <w:rsid w:val="00FF7852"/>
    <w:rsid w:val="00FF79A6"/>
    <w:rsid w:val="00FF7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4C1F9B72"/>
  <w15:docId w15:val="{5C8A1B4A-9E61-4CC9-A3FF-2BDCD57D88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1" w:qFormat="1"/>
    <w:lsdException w:name="heading 2" w:uiPriority="1" w:qFormat="1"/>
    <w:lsdException w:name="heading 3" w:uiPriority="1" w:qFormat="1"/>
    <w:lsdException w:name="heading 4" w:uiPriority="1" w:qFormat="1"/>
    <w:lsdException w:name="heading 5" w:qFormat="1"/>
    <w:lsdException w:name="heading 6" w:uiPriority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99" w:unhideWhenUsed="1" w:qFormat="1"/>
    <w:lsdException w:name="index heading" w:semiHidden="1" w:uiPriority="3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3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/>
    <w:lsdException w:name="Strong" w:uiPriority="22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BE5827"/>
    <w:pPr>
      <w:spacing w:before="40" w:after="40"/>
      <w:ind w:left="624"/>
      <w:jc w:val="both"/>
    </w:pPr>
    <w:rPr>
      <w:rFonts w:ascii="Arial" w:hAnsi="Arial" w:cs="Arial"/>
      <w:kern w:val="2"/>
      <w:sz w:val="21"/>
    </w:rPr>
  </w:style>
  <w:style w:type="paragraph" w:styleId="1">
    <w:name w:val="heading 1"/>
    <w:aliases w:val="heading 1,Title1,l1,I1,h1,1st level,l1+toc 1,Chapter title,1,Header 1,H1,PIM 1,Section Head,H11,H12,H13,H14,H15,H16,H17,Heading 0,Fab-1,H111,H112,Head 1,Head 11,Head 12,Head 111,Head 13,Head 112,Head 14,Head 113,Head 15,Head 114,Head 16,Head 115,h:"/>
    <w:next w:val="20"/>
    <w:link w:val="1Char"/>
    <w:uiPriority w:val="1"/>
    <w:qFormat/>
    <w:rsid w:val="00455D0D"/>
    <w:pPr>
      <w:keepNext/>
      <w:numPr>
        <w:numId w:val="4"/>
      </w:numPr>
      <w:snapToGrid w:val="0"/>
      <w:spacing w:before="240" w:after="240"/>
      <w:outlineLvl w:val="0"/>
    </w:pPr>
    <w:rPr>
      <w:rFonts w:ascii="Arial" w:hAnsi="Arial" w:cs="Arial"/>
      <w:b/>
      <w:color w:val="800000"/>
      <w:sz w:val="36"/>
      <w:szCs w:val="48"/>
    </w:rPr>
  </w:style>
  <w:style w:type="paragraph" w:styleId="20">
    <w:name w:val="heading 2"/>
    <w:aliases w:val="标题 2 Char Char,heading 2,h2,l2,2nd level,2,Header 2,H2,节,Titre2,Heading 2 Hidden,Heading 2 CCBS,第一章 标题 2,1.1,1.1  标题 2 Char,h:2,h:2app,T2,A,Level 2 Head,标题 21,标题 2 Char Char1,1.1  标题 2 Char1,1.1  标题 2 Char Char,±êÌâ 2 Char Char,1.1  ±êÌâ 2 Char,?¨¤"/>
    <w:next w:val="3"/>
    <w:link w:val="2Char"/>
    <w:uiPriority w:val="1"/>
    <w:qFormat/>
    <w:rsid w:val="00B51798"/>
    <w:pPr>
      <w:keepNext/>
      <w:numPr>
        <w:ilvl w:val="1"/>
        <w:numId w:val="4"/>
      </w:numPr>
      <w:autoSpaceDE w:val="0"/>
      <w:autoSpaceDN w:val="0"/>
      <w:adjustRightInd w:val="0"/>
      <w:snapToGrid w:val="0"/>
      <w:spacing w:before="240" w:after="240"/>
      <w:textAlignment w:val="bottom"/>
      <w:outlineLvl w:val="1"/>
    </w:pPr>
    <w:rPr>
      <w:rFonts w:ascii="Arial" w:eastAsia="黑体" w:hAnsi="Arial" w:cs="Arial"/>
      <w:bCs/>
      <w:color w:val="800000"/>
      <w:sz w:val="30"/>
      <w:szCs w:val="44"/>
    </w:rPr>
  </w:style>
  <w:style w:type="paragraph" w:styleId="3">
    <w:name w:val="heading 3"/>
    <w:aliases w:val="标题 3 Char1 Char,标题 3 Char Char Char,标题 3 Char Char Char Char Char Char,标题 3 Char1,标题 3 Char2,标题 3 Char Char Char Char Char Char Char,标题 3 Char Char1 Char,标题 3 Char1 Char Char,标题 3 Char Char,标题 3 Char2 Char Char Char Char Char,heading 3,h3,subsectio"/>
    <w:next w:val="4"/>
    <w:link w:val="3Char"/>
    <w:uiPriority w:val="1"/>
    <w:qFormat/>
    <w:rsid w:val="00455D0D"/>
    <w:pPr>
      <w:keepNext/>
      <w:numPr>
        <w:ilvl w:val="2"/>
        <w:numId w:val="4"/>
      </w:numPr>
      <w:snapToGrid w:val="0"/>
      <w:spacing w:before="240" w:after="240"/>
      <w:textAlignment w:val="baseline"/>
      <w:outlineLvl w:val="2"/>
    </w:pPr>
    <w:rPr>
      <w:rFonts w:ascii="Arial" w:eastAsia="黑体" w:hAnsi="Arial" w:cs="Arial"/>
      <w:bCs/>
      <w:color w:val="800000"/>
      <w:sz w:val="24"/>
      <w:szCs w:val="36"/>
    </w:rPr>
  </w:style>
  <w:style w:type="paragraph" w:styleId="4">
    <w:name w:val="heading 4"/>
    <w:aliases w:val="标题 4 Char Char,标题 4 Char Char Char Char,标题 4 Char1,Char1 Char,Char1,标题 4 Char3 Char Char,标题 4 Char2 Char Char Char,标题 4 Char1 Char Char Char Char,标题 4 Char Char Char Char Char Char,标题 4 Char Char1 Char Char Char,标题 4 Char1 Char1 Char Char,heading 4"/>
    <w:next w:val="a0"/>
    <w:link w:val="4Char"/>
    <w:uiPriority w:val="1"/>
    <w:qFormat/>
    <w:rsid w:val="00455D0D"/>
    <w:pPr>
      <w:keepNext/>
      <w:numPr>
        <w:ilvl w:val="3"/>
        <w:numId w:val="4"/>
      </w:numPr>
      <w:spacing w:before="80" w:after="80"/>
      <w:textAlignment w:val="baseline"/>
      <w:outlineLvl w:val="3"/>
    </w:pPr>
    <w:rPr>
      <w:rFonts w:ascii="Arial" w:eastAsia="黑体" w:hAnsi="Arial" w:cs="Arial"/>
      <w:bCs/>
      <w:noProof/>
      <w:color w:val="800000"/>
      <w:sz w:val="21"/>
      <w:szCs w:val="22"/>
    </w:rPr>
  </w:style>
  <w:style w:type="paragraph" w:styleId="5">
    <w:name w:val="heading 5"/>
    <w:link w:val="5Char"/>
    <w:qFormat/>
    <w:rsid w:val="00455D0D"/>
    <w:pPr>
      <w:spacing w:before="80" w:after="80"/>
      <w:ind w:left="624"/>
      <w:outlineLvl w:val="4"/>
    </w:pPr>
    <w:rPr>
      <w:rFonts w:ascii="Arial" w:hAnsi="Arial" w:cs="Arial"/>
      <w:b/>
      <w:sz w:val="21"/>
      <w:szCs w:val="24"/>
    </w:rPr>
  </w:style>
  <w:style w:type="paragraph" w:styleId="6">
    <w:name w:val="heading 6"/>
    <w:next w:val="a0"/>
    <w:link w:val="6Char"/>
    <w:uiPriority w:val="1"/>
    <w:semiHidden/>
    <w:qFormat/>
    <w:rsid w:val="00455D0D"/>
    <w:pPr>
      <w:keepNext/>
      <w:keepLines/>
      <w:spacing w:before="240"/>
      <w:outlineLvl w:val="5"/>
    </w:pPr>
    <w:rPr>
      <w:rFonts w:ascii="Futura Hv" w:eastAsia="黑体" w:hAnsi="Futura Hv"/>
      <w:bCs/>
      <w:kern w:val="2"/>
      <w:sz w:val="22"/>
      <w:szCs w:val="22"/>
    </w:rPr>
  </w:style>
  <w:style w:type="paragraph" w:styleId="7">
    <w:name w:val="heading 7"/>
    <w:basedOn w:val="a0"/>
    <w:next w:val="a0"/>
    <w:link w:val="7Char"/>
    <w:uiPriority w:val="1"/>
    <w:semiHidden/>
    <w:unhideWhenUsed/>
    <w:qFormat/>
    <w:rsid w:val="00455D0D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0"/>
    <w:next w:val="a0"/>
    <w:link w:val="8Char"/>
    <w:uiPriority w:val="1"/>
    <w:semiHidden/>
    <w:unhideWhenUsed/>
    <w:qFormat/>
    <w:rsid w:val="00455D0D"/>
    <w:pPr>
      <w:keepNext/>
      <w:keepLines/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0"/>
    <w:next w:val="a0"/>
    <w:link w:val="9Char"/>
    <w:uiPriority w:val="1"/>
    <w:semiHidden/>
    <w:unhideWhenUsed/>
    <w:qFormat/>
    <w:rsid w:val="00455D0D"/>
    <w:pPr>
      <w:keepNext/>
      <w:keepLines/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5Char">
    <w:name w:val="标题 5 Char"/>
    <w:basedOn w:val="a1"/>
    <w:link w:val="5"/>
    <w:uiPriority w:val="1"/>
    <w:rsid w:val="00455D0D"/>
    <w:rPr>
      <w:rFonts w:ascii="Arial" w:hAnsi="Arial" w:cs="Arial"/>
      <w:b/>
      <w:sz w:val="21"/>
      <w:szCs w:val="24"/>
    </w:rPr>
  </w:style>
  <w:style w:type="paragraph" w:customStyle="1" w:styleId="INFeature">
    <w:name w:val="IN Feature"/>
    <w:next w:val="INStep"/>
    <w:uiPriority w:val="2"/>
    <w:semiHidden/>
    <w:rsid w:val="00455D0D"/>
    <w:pPr>
      <w:keepNext/>
      <w:keepLines/>
      <w:numPr>
        <w:ilvl w:val="7"/>
        <w:numId w:val="1"/>
      </w:numPr>
      <w:tabs>
        <w:tab w:val="num" w:pos="360"/>
      </w:tabs>
      <w:spacing w:before="240" w:after="240"/>
      <w:ind w:left="0"/>
      <w:outlineLvl w:val="7"/>
    </w:pPr>
    <w:rPr>
      <w:rFonts w:ascii="Arial" w:eastAsia="黑体" w:hAnsi="Arial" w:cs="Arial"/>
      <w:b/>
      <w:bCs/>
      <w:kern w:val="2"/>
    </w:rPr>
  </w:style>
  <w:style w:type="paragraph" w:customStyle="1" w:styleId="INStep">
    <w:name w:val="IN Step"/>
    <w:uiPriority w:val="2"/>
    <w:qFormat/>
    <w:rsid w:val="00455D0D"/>
    <w:pPr>
      <w:keepLines/>
      <w:numPr>
        <w:ilvl w:val="8"/>
        <w:numId w:val="4"/>
      </w:numPr>
      <w:spacing w:before="40" w:after="40"/>
      <w:outlineLvl w:val="6"/>
    </w:pPr>
    <w:rPr>
      <w:rFonts w:ascii="Arial" w:hAnsi="Arial" w:cs="Arial"/>
      <w:kern w:val="2"/>
      <w:sz w:val="21"/>
    </w:rPr>
  </w:style>
  <w:style w:type="paragraph" w:customStyle="1" w:styleId="FigureText">
    <w:name w:val="Figure Text"/>
    <w:link w:val="FigureTextChar"/>
    <w:uiPriority w:val="2"/>
    <w:qFormat/>
    <w:rsid w:val="00455D0D"/>
    <w:pPr>
      <w:widowControl w:val="0"/>
      <w:autoSpaceDE w:val="0"/>
      <w:autoSpaceDN w:val="0"/>
      <w:snapToGrid w:val="0"/>
      <w:spacing w:before="40" w:line="240" w:lineRule="exact"/>
    </w:pPr>
    <w:rPr>
      <w:rFonts w:ascii="Arial" w:eastAsia="楷体_GB2312" w:hAnsi="Arial" w:cs="Arial Narrow"/>
      <w:sz w:val="18"/>
    </w:rPr>
  </w:style>
  <w:style w:type="paragraph" w:customStyle="1" w:styleId="TableDescription">
    <w:name w:val="Table Description"/>
    <w:link w:val="TableDescriptionChar"/>
    <w:uiPriority w:val="2"/>
    <w:qFormat/>
    <w:rsid w:val="00455D0D"/>
    <w:pPr>
      <w:keepNext/>
      <w:keepLines/>
      <w:numPr>
        <w:ilvl w:val="6"/>
        <w:numId w:val="4"/>
      </w:numPr>
      <w:spacing w:before="80" w:after="80"/>
    </w:pPr>
    <w:rPr>
      <w:rFonts w:ascii="Arial" w:eastAsia="黑体" w:hAnsi="Arial" w:cs="Arial Narrow"/>
      <w:sz w:val="21"/>
    </w:rPr>
  </w:style>
  <w:style w:type="paragraph" w:customStyle="1" w:styleId="TableHeading">
    <w:name w:val="Table Heading"/>
    <w:link w:val="TableHeadingChar"/>
    <w:qFormat/>
    <w:rsid w:val="00455D0D"/>
    <w:pPr>
      <w:keepNext/>
      <w:spacing w:before="80" w:after="80"/>
      <w:jc w:val="center"/>
    </w:pPr>
    <w:rPr>
      <w:rFonts w:ascii="Arial" w:eastAsia="黑体" w:hAnsi="Arial" w:cs="Arial Narrow"/>
      <w:bCs/>
      <w:sz w:val="18"/>
    </w:rPr>
  </w:style>
  <w:style w:type="character" w:customStyle="1" w:styleId="TableHeadingChar">
    <w:name w:val="Table Heading Char"/>
    <w:link w:val="TableHeading"/>
    <w:rsid w:val="00455D0D"/>
    <w:rPr>
      <w:rFonts w:ascii="Arial" w:eastAsia="黑体" w:hAnsi="Arial" w:cs="Arial Narrow"/>
      <w:bCs/>
      <w:sz w:val="18"/>
    </w:rPr>
  </w:style>
  <w:style w:type="paragraph" w:customStyle="1" w:styleId="TableText">
    <w:name w:val="Table Text"/>
    <w:link w:val="TableTextChar"/>
    <w:qFormat/>
    <w:rsid w:val="00455D0D"/>
    <w:pPr>
      <w:autoSpaceDE w:val="0"/>
      <w:autoSpaceDN w:val="0"/>
      <w:spacing w:before="80" w:after="80"/>
      <w:textAlignment w:val="bottom"/>
    </w:pPr>
    <w:rPr>
      <w:rFonts w:ascii="Arial" w:hAnsi="Arial" w:cs="Arial Narrow"/>
      <w:sz w:val="18"/>
      <w:szCs w:val="18"/>
    </w:rPr>
  </w:style>
  <w:style w:type="character" w:customStyle="1" w:styleId="TableTextChar">
    <w:name w:val="Table Text Char"/>
    <w:basedOn w:val="a1"/>
    <w:link w:val="TableText"/>
    <w:rsid w:val="00455D0D"/>
    <w:rPr>
      <w:rFonts w:ascii="Arial" w:hAnsi="Arial" w:cs="Arial Narrow"/>
      <w:sz w:val="18"/>
      <w:szCs w:val="18"/>
    </w:rPr>
  </w:style>
  <w:style w:type="paragraph" w:customStyle="1" w:styleId="FigureDescription">
    <w:name w:val="Figure Description"/>
    <w:next w:val="a0"/>
    <w:link w:val="FigureDescriptionChar"/>
    <w:uiPriority w:val="2"/>
    <w:qFormat/>
    <w:rsid w:val="00455D0D"/>
    <w:pPr>
      <w:keepNext/>
      <w:keepLines/>
      <w:numPr>
        <w:ilvl w:val="5"/>
        <w:numId w:val="4"/>
      </w:numPr>
      <w:spacing w:before="80" w:after="80"/>
    </w:pPr>
    <w:rPr>
      <w:rFonts w:ascii="Arial" w:eastAsia="黑体" w:hAnsi="Arial" w:cs="Arial Narrow"/>
      <w:sz w:val="21"/>
    </w:rPr>
  </w:style>
  <w:style w:type="paragraph" w:styleId="11">
    <w:name w:val="toc 1"/>
    <w:basedOn w:val="a0"/>
    <w:next w:val="a0"/>
    <w:autoRedefine/>
    <w:uiPriority w:val="39"/>
    <w:rsid w:val="00B51798"/>
    <w:pPr>
      <w:keepNext/>
      <w:tabs>
        <w:tab w:val="right" w:leader="middleDot" w:pos="9600"/>
      </w:tabs>
      <w:spacing w:before="100" w:after="0"/>
      <w:ind w:left="0"/>
      <w:jc w:val="left"/>
      <w:textAlignment w:val="baseline"/>
    </w:pPr>
    <w:rPr>
      <w:rFonts w:eastAsia="黑体"/>
      <w:bCs/>
      <w:noProof/>
      <w:color w:val="800000"/>
      <w:kern w:val="0"/>
    </w:rPr>
  </w:style>
  <w:style w:type="paragraph" w:styleId="22">
    <w:name w:val="toc 2"/>
    <w:basedOn w:val="a0"/>
    <w:next w:val="a0"/>
    <w:autoRedefine/>
    <w:uiPriority w:val="39"/>
    <w:rsid w:val="00455D0D"/>
    <w:pPr>
      <w:tabs>
        <w:tab w:val="right" w:leader="middleDot" w:pos="9600"/>
      </w:tabs>
      <w:spacing w:before="60" w:after="0"/>
      <w:ind w:left="420"/>
      <w:jc w:val="left"/>
    </w:pPr>
    <w:rPr>
      <w:noProof/>
      <w:kern w:val="0"/>
      <w:sz w:val="20"/>
      <w:szCs w:val="19"/>
    </w:rPr>
  </w:style>
  <w:style w:type="paragraph" w:styleId="31">
    <w:name w:val="toc 3"/>
    <w:basedOn w:val="a0"/>
    <w:next w:val="a0"/>
    <w:autoRedefine/>
    <w:uiPriority w:val="39"/>
    <w:rsid w:val="00455D0D"/>
    <w:pPr>
      <w:tabs>
        <w:tab w:val="right" w:leader="middleDot" w:pos="9600"/>
      </w:tabs>
      <w:spacing w:before="60" w:after="0"/>
      <w:ind w:left="839"/>
      <w:jc w:val="left"/>
    </w:pPr>
    <w:rPr>
      <w:noProof/>
      <w:kern w:val="0"/>
      <w:sz w:val="20"/>
      <w:szCs w:val="19"/>
    </w:rPr>
  </w:style>
  <w:style w:type="paragraph" w:styleId="a4">
    <w:name w:val="header"/>
    <w:basedOn w:val="a0"/>
    <w:link w:val="Char"/>
    <w:qFormat/>
    <w:rsid w:val="00455D0D"/>
    <w:pPr>
      <w:tabs>
        <w:tab w:val="left" w:pos="142"/>
        <w:tab w:val="center" w:pos="4153"/>
        <w:tab w:val="right" w:pos="9180"/>
      </w:tabs>
      <w:spacing w:before="0"/>
      <w:ind w:left="0"/>
      <w:jc w:val="left"/>
      <w:textAlignment w:val="baseline"/>
    </w:pPr>
    <w:rPr>
      <w:noProof/>
      <w:kern w:val="0"/>
      <w:sz w:val="18"/>
      <w:szCs w:val="18"/>
    </w:rPr>
  </w:style>
  <w:style w:type="paragraph" w:styleId="a5">
    <w:name w:val="footer"/>
    <w:basedOn w:val="a0"/>
    <w:link w:val="Char0"/>
    <w:uiPriority w:val="99"/>
    <w:qFormat/>
    <w:rsid w:val="00455D0D"/>
    <w:pPr>
      <w:tabs>
        <w:tab w:val="center" w:pos="4153"/>
        <w:tab w:val="right" w:pos="8306"/>
      </w:tabs>
      <w:ind w:left="0"/>
      <w:jc w:val="center"/>
    </w:pPr>
    <w:rPr>
      <w:kern w:val="0"/>
      <w:sz w:val="18"/>
      <w:szCs w:val="18"/>
    </w:rPr>
  </w:style>
  <w:style w:type="paragraph" w:customStyle="1" w:styleId="TOC">
    <w:name w:val="TOC"/>
    <w:next w:val="a0"/>
    <w:qFormat/>
    <w:rsid w:val="00455D0D"/>
    <w:pPr>
      <w:keepNext/>
      <w:snapToGrid w:val="0"/>
      <w:spacing w:before="480" w:after="360"/>
      <w:jc w:val="center"/>
    </w:pPr>
    <w:rPr>
      <w:rFonts w:ascii="Arial" w:eastAsia="黑体" w:hAnsi="Arial" w:cs="Arial"/>
      <w:bCs/>
      <w:color w:val="800000"/>
      <w:sz w:val="36"/>
      <w:szCs w:val="40"/>
    </w:rPr>
  </w:style>
  <w:style w:type="paragraph" w:styleId="a6">
    <w:name w:val="caption"/>
    <w:basedOn w:val="a0"/>
    <w:next w:val="a0"/>
    <w:semiHidden/>
    <w:qFormat/>
    <w:rsid w:val="00455D0D"/>
    <w:pPr>
      <w:spacing w:before="152" w:after="160"/>
    </w:pPr>
    <w:rPr>
      <w:rFonts w:eastAsia="黑体"/>
    </w:rPr>
  </w:style>
  <w:style w:type="table" w:styleId="a7">
    <w:name w:val="Table Grid"/>
    <w:basedOn w:val="a2"/>
    <w:rsid w:val="00455D0D"/>
    <w:pPr>
      <w:spacing w:before="80" w:after="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mmand">
    <w:name w:val="Command"/>
    <w:qFormat/>
    <w:rsid w:val="00455D0D"/>
    <w:pPr>
      <w:keepNext/>
      <w:spacing w:before="80" w:after="80"/>
    </w:pPr>
    <w:rPr>
      <w:rFonts w:ascii="Arial" w:eastAsia="黑体" w:hAnsi="Arial" w:cs="Arial"/>
      <w:bCs/>
      <w:color w:val="800000"/>
      <w:sz w:val="21"/>
      <w:szCs w:val="22"/>
    </w:rPr>
  </w:style>
  <w:style w:type="character" w:customStyle="1" w:styleId="NotesHeadingCharChar">
    <w:name w:val="Notes Heading Char Char"/>
    <w:basedOn w:val="a1"/>
    <w:link w:val="NotesHeading"/>
    <w:rsid w:val="00455D0D"/>
    <w:rPr>
      <w:rFonts w:ascii="Arial" w:hAnsi="Arial" w:cs="Arial"/>
      <w:sz w:val="21"/>
      <w:lang w:eastAsia="en-US"/>
    </w:rPr>
  </w:style>
  <w:style w:type="paragraph" w:customStyle="1" w:styleId="NotesHeading">
    <w:name w:val="Notes Heading"/>
    <w:next w:val="NotesText"/>
    <w:link w:val="NotesHeadingCharChar"/>
    <w:qFormat/>
    <w:rsid w:val="00455D0D"/>
    <w:pPr>
      <w:keepNext/>
      <w:pBdr>
        <w:top w:val="single" w:sz="8" w:space="1" w:color="auto"/>
      </w:pBdr>
      <w:spacing w:before="40" w:after="40"/>
      <w:ind w:left="624"/>
    </w:pPr>
    <w:rPr>
      <w:rFonts w:ascii="Arial" w:hAnsi="Arial" w:cs="Arial"/>
      <w:sz w:val="21"/>
      <w:lang w:eastAsia="en-US"/>
    </w:rPr>
  </w:style>
  <w:style w:type="paragraph" w:customStyle="1" w:styleId="NotesText">
    <w:name w:val="Notes Text"/>
    <w:link w:val="NotesTextCharChar"/>
    <w:qFormat/>
    <w:rsid w:val="00455D0D"/>
    <w:pPr>
      <w:keepNext/>
      <w:pBdr>
        <w:bottom w:val="single" w:sz="8" w:space="1" w:color="auto"/>
      </w:pBdr>
      <w:spacing w:before="40" w:after="40"/>
      <w:ind w:left="624"/>
    </w:pPr>
    <w:rPr>
      <w:rFonts w:ascii="Arial" w:eastAsia="楷体_GB2312" w:hAnsi="Arial" w:cs="Arial"/>
      <w:sz w:val="21"/>
      <w:lang w:eastAsia="en-US"/>
    </w:rPr>
  </w:style>
  <w:style w:type="character" w:customStyle="1" w:styleId="NotesTextCharChar">
    <w:name w:val="Notes Text Char Char"/>
    <w:basedOn w:val="a1"/>
    <w:link w:val="NotesText"/>
    <w:rsid w:val="00455D0D"/>
    <w:rPr>
      <w:rFonts w:ascii="Arial" w:eastAsia="楷体_GB2312" w:hAnsi="Arial" w:cs="Arial"/>
      <w:sz w:val="21"/>
      <w:lang w:eastAsia="en-US"/>
    </w:rPr>
  </w:style>
  <w:style w:type="paragraph" w:customStyle="1" w:styleId="TerminalDisplay">
    <w:name w:val="Terminal Display"/>
    <w:link w:val="TerminalDisplayChar"/>
    <w:qFormat/>
    <w:rsid w:val="00455D0D"/>
    <w:pPr>
      <w:spacing w:before="40" w:after="40" w:line="240" w:lineRule="exact"/>
      <w:ind w:left="624"/>
    </w:pPr>
    <w:rPr>
      <w:rFonts w:ascii="Courier New" w:hAnsi="Courier New" w:cs="Courier New"/>
      <w:sz w:val="17"/>
      <w:szCs w:val="17"/>
    </w:rPr>
  </w:style>
  <w:style w:type="paragraph" w:styleId="41">
    <w:name w:val="toc 4"/>
    <w:basedOn w:val="a0"/>
    <w:next w:val="a0"/>
    <w:autoRedefine/>
    <w:semiHidden/>
    <w:rsid w:val="00455D0D"/>
    <w:pPr>
      <w:ind w:left="1260"/>
    </w:pPr>
  </w:style>
  <w:style w:type="paragraph" w:styleId="50">
    <w:name w:val="toc 5"/>
    <w:basedOn w:val="a0"/>
    <w:next w:val="a0"/>
    <w:autoRedefine/>
    <w:semiHidden/>
    <w:rsid w:val="00455D0D"/>
    <w:pPr>
      <w:ind w:left="1680"/>
    </w:pPr>
  </w:style>
  <w:style w:type="paragraph" w:styleId="60">
    <w:name w:val="toc 6"/>
    <w:basedOn w:val="a0"/>
    <w:next w:val="a0"/>
    <w:autoRedefine/>
    <w:semiHidden/>
    <w:rsid w:val="00455D0D"/>
    <w:pPr>
      <w:ind w:left="2100"/>
    </w:pPr>
  </w:style>
  <w:style w:type="paragraph" w:styleId="70">
    <w:name w:val="toc 7"/>
    <w:basedOn w:val="a0"/>
    <w:next w:val="a0"/>
    <w:autoRedefine/>
    <w:semiHidden/>
    <w:rsid w:val="00455D0D"/>
    <w:pPr>
      <w:ind w:left="2520"/>
    </w:pPr>
  </w:style>
  <w:style w:type="paragraph" w:styleId="80">
    <w:name w:val="toc 8"/>
    <w:basedOn w:val="a0"/>
    <w:next w:val="a0"/>
    <w:autoRedefine/>
    <w:semiHidden/>
    <w:rsid w:val="00455D0D"/>
    <w:pPr>
      <w:ind w:left="2940"/>
    </w:pPr>
  </w:style>
  <w:style w:type="paragraph" w:styleId="90">
    <w:name w:val="toc 9"/>
    <w:basedOn w:val="a0"/>
    <w:next w:val="a0"/>
    <w:autoRedefine/>
    <w:semiHidden/>
    <w:rsid w:val="00455D0D"/>
    <w:pPr>
      <w:ind w:left="3360"/>
    </w:pPr>
  </w:style>
  <w:style w:type="paragraph" w:styleId="a8">
    <w:name w:val="Document Map"/>
    <w:basedOn w:val="a0"/>
    <w:link w:val="Char1"/>
    <w:semiHidden/>
    <w:rsid w:val="00455D0D"/>
    <w:pPr>
      <w:shd w:val="clear" w:color="auto" w:fill="000080"/>
    </w:pPr>
  </w:style>
  <w:style w:type="paragraph" w:styleId="a9">
    <w:name w:val="table of figures"/>
    <w:basedOn w:val="a0"/>
    <w:next w:val="a0"/>
    <w:uiPriority w:val="99"/>
    <w:rsid w:val="00455D0D"/>
    <w:pPr>
      <w:ind w:left="840" w:hanging="420"/>
    </w:pPr>
  </w:style>
  <w:style w:type="paragraph" w:customStyle="1" w:styleId="Figure">
    <w:name w:val="Figure"/>
    <w:next w:val="a0"/>
    <w:link w:val="FigureChar"/>
    <w:qFormat/>
    <w:rsid w:val="00455D0D"/>
    <w:pPr>
      <w:keepNext/>
      <w:spacing w:before="40" w:after="40"/>
      <w:ind w:left="624"/>
    </w:pPr>
    <w:rPr>
      <w:rFonts w:ascii="Arial" w:hAnsi="Arial" w:cs="Arial"/>
      <w:kern w:val="2"/>
      <w:sz w:val="21"/>
    </w:rPr>
  </w:style>
  <w:style w:type="character" w:customStyle="1" w:styleId="FigureChar">
    <w:name w:val="Figure Char"/>
    <w:basedOn w:val="a1"/>
    <w:link w:val="Figure"/>
    <w:rsid w:val="00455D0D"/>
    <w:rPr>
      <w:rFonts w:ascii="Arial" w:hAnsi="Arial" w:cs="Arial"/>
      <w:kern w:val="2"/>
      <w:sz w:val="21"/>
    </w:rPr>
  </w:style>
  <w:style w:type="paragraph" w:customStyle="1" w:styleId="INVoice">
    <w:name w:val="IN Voice"/>
    <w:uiPriority w:val="2"/>
    <w:semiHidden/>
    <w:rsid w:val="00455D0D"/>
    <w:pPr>
      <w:spacing w:before="20" w:after="20"/>
    </w:pPr>
    <w:rPr>
      <w:rFonts w:ascii="Arial Narrow" w:hAnsi="Arial Narrow" w:cs="Arial"/>
      <w:bCs/>
      <w:sz w:val="15"/>
      <w:szCs w:val="15"/>
    </w:rPr>
  </w:style>
  <w:style w:type="paragraph" w:customStyle="1" w:styleId="TerminalDisplayinTable">
    <w:name w:val="Terminal Display in Table"/>
    <w:uiPriority w:val="2"/>
    <w:qFormat/>
    <w:rsid w:val="00455D0D"/>
    <w:rPr>
      <w:rFonts w:ascii="Courier New" w:hAnsi="Courier New" w:cs="Courier New"/>
      <w:sz w:val="17"/>
      <w:szCs w:val="17"/>
    </w:rPr>
  </w:style>
  <w:style w:type="character" w:styleId="aa">
    <w:name w:val="Hyperlink"/>
    <w:basedOn w:val="a1"/>
    <w:uiPriority w:val="99"/>
    <w:qFormat/>
    <w:rsid w:val="00455D0D"/>
    <w:rPr>
      <w:color w:val="0000FF"/>
      <w:u w:val="single"/>
    </w:rPr>
  </w:style>
  <w:style w:type="character" w:styleId="ab">
    <w:name w:val="annotation reference"/>
    <w:aliases w:val="批注文字 Char1,Åú×¢ÎÄ×Ö Char1,?¨²¡Á¡é??¡Á? Char1,?¡§2?¨¢?¨¦???¨¢? Char1,??¡ì2?¡§¡é?¡§|???¡§¡é? Char1,???¨¬2??¡ì?¨¦??¡ì|????¡ì?¨¦? Char1,???¡§?2???¨¬?¡§|???¨¬|?????¨¬?¡§|? Char1,????¡ì?2???¡§???¡ì|???¡§?|?????¡§???¡ì|? Char1"/>
    <w:basedOn w:val="a1"/>
    <w:rsid w:val="00455D0D"/>
    <w:rPr>
      <w:sz w:val="21"/>
      <w:szCs w:val="21"/>
    </w:rPr>
  </w:style>
  <w:style w:type="paragraph" w:styleId="ac">
    <w:name w:val="annotation text"/>
    <w:basedOn w:val="a0"/>
    <w:link w:val="Char2"/>
    <w:rsid w:val="00455D0D"/>
    <w:pPr>
      <w:jc w:val="left"/>
    </w:pPr>
  </w:style>
  <w:style w:type="paragraph" w:styleId="ad">
    <w:name w:val="annotation subject"/>
    <w:basedOn w:val="ac"/>
    <w:next w:val="ac"/>
    <w:link w:val="Char3"/>
    <w:semiHidden/>
    <w:rsid w:val="00455D0D"/>
    <w:rPr>
      <w:b/>
      <w:bCs/>
    </w:rPr>
  </w:style>
  <w:style w:type="paragraph" w:styleId="ae">
    <w:name w:val="Balloon Text"/>
    <w:basedOn w:val="a0"/>
    <w:link w:val="Char4"/>
    <w:semiHidden/>
    <w:rsid w:val="00455D0D"/>
    <w:rPr>
      <w:sz w:val="18"/>
      <w:szCs w:val="18"/>
    </w:rPr>
  </w:style>
  <w:style w:type="character" w:customStyle="1" w:styleId="TerminalDisplayshading">
    <w:name w:val="Terminal Display shading"/>
    <w:basedOn w:val="a1"/>
    <w:qFormat/>
    <w:rsid w:val="00455D0D"/>
    <w:rPr>
      <w:rFonts w:ascii="Courier New" w:hAnsi="Courier New"/>
      <w:sz w:val="17"/>
      <w:bdr w:val="none" w:sz="0" w:space="0" w:color="auto"/>
      <w:shd w:val="clear" w:color="auto" w:fill="D9D9D9"/>
    </w:rPr>
  </w:style>
  <w:style w:type="table" w:customStyle="1" w:styleId="Table">
    <w:name w:val="Table"/>
    <w:basedOn w:val="a2"/>
    <w:qFormat/>
    <w:rsid w:val="00455D0D"/>
    <w:tblPr>
      <w:tblInd w:w="737" w:type="dxa"/>
      <w:tblBorders>
        <w:top w:val="single" w:sz="4" w:space="0" w:color="auto"/>
        <w:bottom w:val="single" w:sz="4" w:space="0" w:color="auto"/>
        <w:insideH w:val="single" w:sz="4" w:space="0" w:color="808080"/>
        <w:insideV w:val="single" w:sz="4" w:space="0" w:color="808080"/>
      </w:tblBorders>
    </w:tblPr>
    <w:tcPr>
      <w:vAlign w:val="center"/>
    </w:tcPr>
    <w:tblStylePr w:type="firstRow">
      <w:tblPr/>
      <w:tcPr>
        <w:tcBorders>
          <w:top w:val="single" w:sz="4" w:space="0" w:color="auto"/>
          <w:left w:val="nil"/>
          <w:bottom w:val="single" w:sz="4" w:space="0" w:color="808080"/>
          <w:right w:val="nil"/>
          <w:insideH w:val="nil"/>
          <w:insideV w:val="single" w:sz="4" w:space="0" w:color="808080"/>
          <w:tl2br w:val="nil"/>
          <w:tr2bl w:val="nil"/>
        </w:tcBorders>
        <w:shd w:val="clear" w:color="auto" w:fill="D9D9D9"/>
      </w:tcPr>
    </w:tblStylePr>
  </w:style>
  <w:style w:type="character" w:styleId="af">
    <w:name w:val="FollowedHyperlink"/>
    <w:basedOn w:val="a1"/>
    <w:rsid w:val="00455D0D"/>
    <w:rPr>
      <w:color w:val="800080"/>
      <w:u w:val="single"/>
    </w:rPr>
  </w:style>
  <w:style w:type="paragraph" w:customStyle="1" w:styleId="ItemStep">
    <w:name w:val="Item Step"/>
    <w:aliases w:val="F4"/>
    <w:basedOn w:val="a0"/>
    <w:link w:val="ItemStepChar"/>
    <w:uiPriority w:val="2"/>
    <w:qFormat/>
    <w:rsid w:val="00455D0D"/>
    <w:pPr>
      <w:numPr>
        <w:ilvl w:val="4"/>
        <w:numId w:val="4"/>
      </w:numPr>
      <w:jc w:val="left"/>
      <w:outlineLvl w:val="4"/>
    </w:pPr>
    <w:rPr>
      <w:rFonts w:cs="Times New Roman"/>
      <w:kern w:val="0"/>
      <w:szCs w:val="24"/>
      <w:lang w:eastAsia="en-US"/>
    </w:rPr>
  </w:style>
  <w:style w:type="paragraph" w:customStyle="1" w:styleId="ItemStep2">
    <w:name w:val="Item Step_2"/>
    <w:aliases w:val="F5"/>
    <w:uiPriority w:val="2"/>
    <w:qFormat/>
    <w:rsid w:val="00455D0D"/>
    <w:pPr>
      <w:numPr>
        <w:ilvl w:val="7"/>
        <w:numId w:val="4"/>
      </w:numPr>
      <w:spacing w:before="40" w:after="40"/>
      <w:outlineLvl w:val="5"/>
    </w:pPr>
    <w:rPr>
      <w:rFonts w:ascii="Arial" w:hAnsi="Arial"/>
      <w:sz w:val="21"/>
      <w:lang w:eastAsia="en-US"/>
    </w:rPr>
  </w:style>
  <w:style w:type="paragraph" w:customStyle="1" w:styleId="ItemListinTable2">
    <w:name w:val="Item List in Table_2"/>
    <w:basedOn w:val="a0"/>
    <w:uiPriority w:val="2"/>
    <w:qFormat/>
    <w:rsid w:val="00455D0D"/>
    <w:pPr>
      <w:numPr>
        <w:ilvl w:val="4"/>
        <w:numId w:val="5"/>
      </w:numPr>
      <w:spacing w:before="80" w:after="80"/>
      <w:jc w:val="left"/>
    </w:pPr>
    <w:rPr>
      <w:sz w:val="18"/>
      <w:szCs w:val="18"/>
      <w:lang w:eastAsia="en-US"/>
    </w:rPr>
  </w:style>
  <w:style w:type="paragraph" w:customStyle="1" w:styleId="ItemStepinTable">
    <w:name w:val="Item Step in Table"/>
    <w:qFormat/>
    <w:rsid w:val="00455D0D"/>
    <w:pPr>
      <w:numPr>
        <w:numId w:val="9"/>
      </w:numPr>
      <w:spacing w:before="80" w:after="80"/>
    </w:pPr>
    <w:rPr>
      <w:rFonts w:ascii="Arial" w:hAnsi="Arial" w:cs="Arial"/>
      <w:sz w:val="18"/>
      <w:szCs w:val="18"/>
    </w:rPr>
  </w:style>
  <w:style w:type="paragraph" w:customStyle="1" w:styleId="ItemStepinTable2">
    <w:name w:val="Item Step in Table_2"/>
    <w:uiPriority w:val="2"/>
    <w:qFormat/>
    <w:rsid w:val="00455D0D"/>
    <w:pPr>
      <w:numPr>
        <w:ilvl w:val="1"/>
        <w:numId w:val="9"/>
      </w:numPr>
      <w:spacing w:before="80" w:after="80"/>
    </w:pPr>
    <w:rPr>
      <w:rFonts w:ascii="Arial" w:hAnsi="Arial" w:cs="Arial"/>
      <w:sz w:val="18"/>
      <w:szCs w:val="18"/>
    </w:rPr>
  </w:style>
  <w:style w:type="paragraph" w:customStyle="1" w:styleId="ItemList">
    <w:name w:val="Item List"/>
    <w:aliases w:val="F2,F2（表格1级排列）,Itemlist List,F2（1级排列）,F2正文"/>
    <w:basedOn w:val="a0"/>
    <w:link w:val="ItemListChar1"/>
    <w:uiPriority w:val="2"/>
    <w:qFormat/>
    <w:rsid w:val="00455D0D"/>
    <w:pPr>
      <w:numPr>
        <w:numId w:val="5"/>
      </w:numPr>
      <w:jc w:val="left"/>
    </w:pPr>
    <w:rPr>
      <w:lang w:eastAsia="en-US"/>
    </w:rPr>
  </w:style>
  <w:style w:type="character" w:customStyle="1" w:styleId="ItemListChar1">
    <w:name w:val="Item List Char1"/>
    <w:basedOn w:val="a1"/>
    <w:link w:val="ItemList"/>
    <w:rsid w:val="00455D0D"/>
    <w:rPr>
      <w:rFonts w:ascii="Arial" w:hAnsi="Arial" w:cs="Arial"/>
      <w:kern w:val="2"/>
      <w:sz w:val="21"/>
      <w:lang w:eastAsia="en-US"/>
    </w:rPr>
  </w:style>
  <w:style w:type="paragraph" w:customStyle="1" w:styleId="ItemList2">
    <w:name w:val="Item List_2"/>
    <w:aliases w:val="F3,F3（表格2级排列）"/>
    <w:basedOn w:val="ItemList"/>
    <w:uiPriority w:val="2"/>
    <w:qFormat/>
    <w:rsid w:val="00455D0D"/>
    <w:pPr>
      <w:numPr>
        <w:ilvl w:val="1"/>
      </w:numPr>
    </w:pPr>
  </w:style>
  <w:style w:type="paragraph" w:customStyle="1" w:styleId="ItemIndent1">
    <w:name w:val="Item Indent_1"/>
    <w:basedOn w:val="a0"/>
    <w:uiPriority w:val="2"/>
    <w:qFormat/>
    <w:rsid w:val="00455D0D"/>
    <w:pPr>
      <w:ind w:left="1134"/>
      <w:jc w:val="left"/>
    </w:pPr>
    <w:rPr>
      <w:color w:val="000000"/>
      <w:kern w:val="0"/>
      <w:lang w:eastAsia="en-US"/>
    </w:rPr>
  </w:style>
  <w:style w:type="paragraph" w:customStyle="1" w:styleId="ItemIndent2">
    <w:name w:val="Item Indent_2"/>
    <w:basedOn w:val="a0"/>
    <w:qFormat/>
    <w:rsid w:val="00455D0D"/>
    <w:pPr>
      <w:ind w:left="1418"/>
      <w:jc w:val="left"/>
    </w:pPr>
    <w:rPr>
      <w:color w:val="000000"/>
      <w:kern w:val="0"/>
      <w:lang w:eastAsia="en-US"/>
    </w:rPr>
  </w:style>
  <w:style w:type="character" w:customStyle="1" w:styleId="FigureTextChar">
    <w:name w:val="Figure Text Char"/>
    <w:basedOn w:val="a1"/>
    <w:link w:val="FigureText"/>
    <w:uiPriority w:val="2"/>
    <w:rsid w:val="00455D0D"/>
    <w:rPr>
      <w:rFonts w:ascii="Arial" w:eastAsia="楷体_GB2312" w:hAnsi="Arial" w:cs="Arial Narrow"/>
      <w:sz w:val="18"/>
    </w:rPr>
  </w:style>
  <w:style w:type="paragraph" w:customStyle="1" w:styleId="ItemList3">
    <w:name w:val="Item List_3"/>
    <w:basedOn w:val="ItemList2"/>
    <w:uiPriority w:val="2"/>
    <w:qFormat/>
    <w:rsid w:val="00455D0D"/>
    <w:pPr>
      <w:numPr>
        <w:ilvl w:val="2"/>
      </w:numPr>
    </w:pPr>
  </w:style>
  <w:style w:type="paragraph" w:customStyle="1" w:styleId="ItemIndent3">
    <w:name w:val="Item Indent_3"/>
    <w:basedOn w:val="a0"/>
    <w:uiPriority w:val="2"/>
    <w:rsid w:val="00455D0D"/>
    <w:pPr>
      <w:spacing w:before="80"/>
      <w:ind w:left="1701"/>
      <w:jc w:val="left"/>
    </w:pPr>
    <w:rPr>
      <w:color w:val="000000"/>
      <w:kern w:val="0"/>
      <w:lang w:eastAsia="en-US"/>
    </w:rPr>
  </w:style>
  <w:style w:type="paragraph" w:customStyle="1" w:styleId="ItemListinTable">
    <w:name w:val="Item List in Table"/>
    <w:basedOn w:val="a0"/>
    <w:link w:val="ItemListinTableCharChar"/>
    <w:uiPriority w:val="2"/>
    <w:qFormat/>
    <w:rsid w:val="00455D0D"/>
    <w:pPr>
      <w:numPr>
        <w:ilvl w:val="3"/>
        <w:numId w:val="5"/>
      </w:numPr>
      <w:spacing w:before="80" w:after="80"/>
      <w:jc w:val="left"/>
    </w:pPr>
    <w:rPr>
      <w:sz w:val="18"/>
      <w:szCs w:val="18"/>
      <w:lang w:eastAsia="en-US"/>
    </w:rPr>
  </w:style>
  <w:style w:type="character" w:customStyle="1" w:styleId="ItemListinTableCharChar">
    <w:name w:val="Item List in Table Char Char"/>
    <w:basedOn w:val="a1"/>
    <w:link w:val="ItemListinTable"/>
    <w:rsid w:val="00455D0D"/>
    <w:rPr>
      <w:rFonts w:ascii="Arial" w:hAnsi="Arial" w:cs="Arial"/>
      <w:kern w:val="2"/>
      <w:sz w:val="18"/>
      <w:szCs w:val="18"/>
      <w:lang w:eastAsia="en-US"/>
    </w:rPr>
  </w:style>
  <w:style w:type="paragraph" w:customStyle="1" w:styleId="NotesTextList">
    <w:name w:val="Notes Text List"/>
    <w:basedOn w:val="ItemListinTable"/>
    <w:link w:val="NotesTextListCharChar"/>
    <w:uiPriority w:val="2"/>
    <w:qFormat/>
    <w:rsid w:val="00455D0D"/>
    <w:pPr>
      <w:keepNext/>
      <w:pBdr>
        <w:bottom w:val="single" w:sz="8" w:space="1" w:color="auto"/>
      </w:pBdr>
      <w:spacing w:before="40" w:after="40"/>
      <w:ind w:left="1021"/>
    </w:pPr>
    <w:rPr>
      <w:rFonts w:eastAsia="楷体_GB2312"/>
      <w:sz w:val="21"/>
    </w:rPr>
  </w:style>
  <w:style w:type="character" w:customStyle="1" w:styleId="NotesTextListCharChar">
    <w:name w:val="Notes Text List Char Char"/>
    <w:basedOn w:val="ItemListinTableCharChar"/>
    <w:link w:val="NotesTextList"/>
    <w:uiPriority w:val="2"/>
    <w:rsid w:val="00455D0D"/>
    <w:rPr>
      <w:rFonts w:ascii="Arial" w:eastAsia="楷体_GB2312" w:hAnsi="Arial" w:cs="Arial"/>
      <w:kern w:val="2"/>
      <w:sz w:val="21"/>
      <w:szCs w:val="18"/>
      <w:lang w:eastAsia="en-US"/>
    </w:rPr>
  </w:style>
  <w:style w:type="table" w:customStyle="1" w:styleId="FigureTable">
    <w:name w:val="Figure Table"/>
    <w:basedOn w:val="a2"/>
    <w:uiPriority w:val="99"/>
    <w:rsid w:val="00455D0D"/>
    <w:pPr>
      <w:spacing w:before="40" w:line="240" w:lineRule="exact"/>
    </w:pPr>
    <w:rPr>
      <w:rFonts w:ascii="Arial" w:eastAsia="楷体" w:hAnsi="Arial"/>
      <w:sz w:val="18"/>
    </w:rPr>
    <w:tblPr>
      <w:tblInd w:w="737" w:type="dxa"/>
      <w:tblBorders>
        <w:top w:val="single" w:sz="4" w:space="0" w:color="auto"/>
        <w:bottom w:val="single" w:sz="4" w:space="0" w:color="auto"/>
        <w:insideH w:val="single" w:sz="4" w:space="0" w:color="808080"/>
        <w:insideV w:val="single" w:sz="4" w:space="0" w:color="808080"/>
      </w:tblBorders>
    </w:tblPr>
    <w:tcPr>
      <w:vAlign w:val="center"/>
    </w:tcPr>
  </w:style>
  <w:style w:type="paragraph" w:customStyle="1" w:styleId="Itemstep3">
    <w:name w:val="Item step_3"/>
    <w:basedOn w:val="a0"/>
    <w:uiPriority w:val="2"/>
    <w:semiHidden/>
    <w:rsid w:val="00455D0D"/>
    <w:pPr>
      <w:tabs>
        <w:tab w:val="num" w:pos="1955"/>
      </w:tabs>
      <w:spacing w:before="80" w:line="240" w:lineRule="exact"/>
      <w:ind w:left="1956" w:hanging="312"/>
      <w:jc w:val="left"/>
      <w:outlineLvl w:val="8"/>
    </w:pPr>
    <w:rPr>
      <w:rFonts w:cs="Times New Roman"/>
      <w:color w:val="000000"/>
      <w:kern w:val="0"/>
      <w:szCs w:val="16"/>
      <w:lang w:eastAsia="en-US"/>
    </w:rPr>
  </w:style>
  <w:style w:type="paragraph" w:customStyle="1" w:styleId="NotesTextinTable">
    <w:name w:val="Notes Text in Table"/>
    <w:uiPriority w:val="2"/>
    <w:qFormat/>
    <w:rsid w:val="00455D0D"/>
    <w:pPr>
      <w:keepLines/>
      <w:spacing w:before="80" w:after="80"/>
    </w:pPr>
    <w:rPr>
      <w:rFonts w:ascii="Arial" w:eastAsia="楷体_GB2312" w:hAnsi="Arial" w:cs="Arial"/>
      <w:noProof/>
      <w:sz w:val="18"/>
      <w:szCs w:val="18"/>
    </w:rPr>
  </w:style>
  <w:style w:type="paragraph" w:customStyle="1" w:styleId="NotesHeadinginTable">
    <w:name w:val="Notes Heading in Table"/>
    <w:next w:val="NotesTextinTable"/>
    <w:uiPriority w:val="2"/>
    <w:qFormat/>
    <w:rsid w:val="00455D0D"/>
    <w:pPr>
      <w:keepNext/>
      <w:spacing w:before="80" w:after="80"/>
    </w:pPr>
    <w:rPr>
      <w:rFonts w:ascii="Arial" w:hAnsi="Arial" w:cs="Arial"/>
      <w:noProof/>
      <w:sz w:val="18"/>
      <w:szCs w:val="18"/>
    </w:rPr>
  </w:style>
  <w:style w:type="paragraph" w:customStyle="1" w:styleId="af0">
    <w:name w:val="图样式"/>
    <w:basedOn w:val="a0"/>
    <w:semiHidden/>
    <w:rsid w:val="00455D0D"/>
    <w:pPr>
      <w:keepNext/>
      <w:autoSpaceDE w:val="0"/>
      <w:autoSpaceDN w:val="0"/>
      <w:adjustRightInd w:val="0"/>
      <w:spacing w:line="360" w:lineRule="auto"/>
      <w:ind w:left="0"/>
      <w:jc w:val="center"/>
    </w:pPr>
    <w:rPr>
      <w:rFonts w:ascii="Times New Roman" w:hAnsi="Times New Roman" w:cs="Times New Roman"/>
    </w:rPr>
  </w:style>
  <w:style w:type="paragraph" w:customStyle="1" w:styleId="NotesTextListinTable">
    <w:name w:val="Notes Text List in Table"/>
    <w:uiPriority w:val="2"/>
    <w:qFormat/>
    <w:rsid w:val="00455D0D"/>
    <w:pPr>
      <w:numPr>
        <w:ilvl w:val="5"/>
        <w:numId w:val="5"/>
      </w:numPr>
      <w:spacing w:before="80" w:after="80"/>
    </w:pPr>
    <w:rPr>
      <w:rFonts w:ascii="Arial" w:eastAsia="楷体_GB2312" w:hAnsi="Arial" w:cs="楷体_GB2312"/>
      <w:noProof/>
      <w:sz w:val="18"/>
      <w:szCs w:val="18"/>
    </w:rPr>
  </w:style>
  <w:style w:type="paragraph" w:customStyle="1" w:styleId="Text">
    <w:name w:val="索引 Text"/>
    <w:link w:val="TextCharChar"/>
    <w:uiPriority w:val="3"/>
    <w:qFormat/>
    <w:rsid w:val="00455D0D"/>
    <w:pPr>
      <w:spacing w:before="40" w:after="40"/>
      <w:ind w:left="624"/>
    </w:pPr>
    <w:rPr>
      <w:rFonts w:ascii="Arial" w:hAnsi="Arial" w:cs="Arial"/>
      <w:kern w:val="2"/>
      <w:sz w:val="21"/>
    </w:rPr>
  </w:style>
  <w:style w:type="character" w:customStyle="1" w:styleId="TextCharChar">
    <w:name w:val="索引 Text Char Char"/>
    <w:basedOn w:val="a1"/>
    <w:link w:val="Text"/>
    <w:uiPriority w:val="3"/>
    <w:rsid w:val="00455D0D"/>
    <w:rPr>
      <w:rFonts w:ascii="Arial" w:hAnsi="Arial" w:cs="Arial"/>
      <w:kern w:val="2"/>
      <w:sz w:val="21"/>
    </w:rPr>
  </w:style>
  <w:style w:type="paragraph" w:customStyle="1" w:styleId="Heading">
    <w:name w:val="索引 Heading"/>
    <w:next w:val="Text"/>
    <w:link w:val="HeadingChar"/>
    <w:uiPriority w:val="3"/>
    <w:qFormat/>
    <w:rsid w:val="00455D0D"/>
    <w:pPr>
      <w:spacing w:before="120" w:after="120"/>
      <w:ind w:left="624"/>
    </w:pPr>
    <w:rPr>
      <w:rFonts w:ascii="Arial" w:hAnsi="Arial" w:cs="Arial"/>
      <w:b/>
      <w:kern w:val="2"/>
      <w:sz w:val="21"/>
    </w:rPr>
  </w:style>
  <w:style w:type="character" w:customStyle="1" w:styleId="HeadingChar">
    <w:name w:val="索引 Heading Char"/>
    <w:basedOn w:val="a1"/>
    <w:link w:val="Heading"/>
    <w:uiPriority w:val="3"/>
    <w:rsid w:val="00455D0D"/>
    <w:rPr>
      <w:rFonts w:ascii="Arial" w:hAnsi="Arial" w:cs="Arial"/>
      <w:b/>
      <w:kern w:val="2"/>
      <w:sz w:val="21"/>
    </w:rPr>
  </w:style>
  <w:style w:type="paragraph" w:customStyle="1" w:styleId="af1">
    <w:name w:val="索引链接"/>
    <w:next w:val="a0"/>
    <w:link w:val="Char5"/>
    <w:uiPriority w:val="3"/>
    <w:qFormat/>
    <w:rsid w:val="00455D0D"/>
    <w:pPr>
      <w:spacing w:before="120" w:after="60"/>
      <w:ind w:left="624"/>
    </w:pPr>
    <w:rPr>
      <w:rFonts w:ascii="Arial" w:eastAsia="黑体" w:hAnsi="Arial" w:cs="Arial"/>
      <w:bCs/>
      <w:color w:val="0000FF"/>
      <w:sz w:val="36"/>
      <w:szCs w:val="36"/>
    </w:rPr>
  </w:style>
  <w:style w:type="character" w:customStyle="1" w:styleId="Char5">
    <w:name w:val="索引链接 Char"/>
    <w:basedOn w:val="a1"/>
    <w:link w:val="af1"/>
    <w:uiPriority w:val="3"/>
    <w:rsid w:val="00455D0D"/>
    <w:rPr>
      <w:rFonts w:ascii="Arial" w:eastAsia="黑体" w:hAnsi="Arial" w:cs="Arial"/>
      <w:bCs/>
      <w:color w:val="0000FF"/>
      <w:sz w:val="36"/>
      <w:szCs w:val="36"/>
    </w:rPr>
  </w:style>
  <w:style w:type="paragraph" w:customStyle="1" w:styleId="TerminalDisplayIndent1">
    <w:name w:val="Terminal Display Indent_1"/>
    <w:basedOn w:val="TerminalDisplay"/>
    <w:uiPriority w:val="2"/>
    <w:qFormat/>
    <w:rsid w:val="00455D0D"/>
    <w:pPr>
      <w:ind w:left="1134"/>
    </w:pPr>
  </w:style>
  <w:style w:type="paragraph" w:customStyle="1" w:styleId="TerminalDisplayIndent2">
    <w:name w:val="Terminal Display Indent_2"/>
    <w:basedOn w:val="TerminalDisplay"/>
    <w:uiPriority w:val="2"/>
    <w:qFormat/>
    <w:rsid w:val="00455D0D"/>
    <w:pPr>
      <w:ind w:left="1418"/>
    </w:pPr>
  </w:style>
  <w:style w:type="table" w:styleId="af2">
    <w:name w:val="Table Theme"/>
    <w:basedOn w:val="a2"/>
    <w:rsid w:val="00455D0D"/>
    <w:pPr>
      <w:spacing w:before="40" w:after="40"/>
      <w:ind w:left="624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head">
    <w:name w:val="Table no head"/>
    <w:basedOn w:val="a2"/>
    <w:uiPriority w:val="99"/>
    <w:qFormat/>
    <w:rsid w:val="00455D0D"/>
    <w:pPr>
      <w:spacing w:before="80" w:after="80"/>
    </w:pPr>
    <w:rPr>
      <w:rFonts w:ascii="Arial" w:hAnsi="Arial"/>
    </w:rPr>
    <w:tblPr>
      <w:tblInd w:w="737" w:type="dxa"/>
      <w:tblBorders>
        <w:top w:val="single" w:sz="4" w:space="0" w:color="auto"/>
        <w:bottom w:val="single" w:sz="4" w:space="0" w:color="auto"/>
        <w:insideH w:val="single" w:sz="4" w:space="0" w:color="808080"/>
        <w:insideV w:val="single" w:sz="4" w:space="0" w:color="808080"/>
      </w:tblBorders>
    </w:tblPr>
    <w:tcPr>
      <w:vAlign w:val="center"/>
    </w:tcPr>
  </w:style>
  <w:style w:type="character" w:customStyle="1" w:styleId="BoldText">
    <w:name w:val="Bold Text"/>
    <w:basedOn w:val="a1"/>
    <w:qFormat/>
    <w:rsid w:val="00455D0D"/>
    <w:rPr>
      <w:rFonts w:ascii="Arial" w:hAnsi="Arial"/>
      <w:b/>
      <w:i w:val="0"/>
    </w:rPr>
  </w:style>
  <w:style w:type="character" w:customStyle="1" w:styleId="ItalicText">
    <w:name w:val="Italic Text"/>
    <w:basedOn w:val="a1"/>
    <w:qFormat/>
    <w:rsid w:val="00455D0D"/>
    <w:rPr>
      <w:rFonts w:ascii="Arial" w:hAnsi="Arial"/>
      <w:b w:val="0"/>
      <w:i/>
    </w:rPr>
  </w:style>
  <w:style w:type="character" w:customStyle="1" w:styleId="BoldItalicText">
    <w:name w:val="BoldItalic Text"/>
    <w:basedOn w:val="a1"/>
    <w:qFormat/>
    <w:rsid w:val="00455D0D"/>
    <w:rPr>
      <w:rFonts w:ascii="Arial" w:hAnsi="Arial"/>
      <w:b/>
      <w:i/>
    </w:rPr>
  </w:style>
  <w:style w:type="character" w:customStyle="1" w:styleId="Reference-R0G144B200">
    <w:name w:val="Reference-R0G144B200"/>
    <w:basedOn w:val="a1"/>
    <w:qFormat/>
    <w:rsid w:val="00455D0D"/>
    <w:rPr>
      <w:color w:val="0000FF"/>
      <w:u w:val="single"/>
    </w:rPr>
  </w:style>
  <w:style w:type="character" w:customStyle="1" w:styleId="Superscript">
    <w:name w:val="Superscript"/>
    <w:basedOn w:val="a1"/>
    <w:qFormat/>
    <w:rsid w:val="00455D0D"/>
    <w:rPr>
      <w:vertAlign w:val="superscript"/>
    </w:rPr>
  </w:style>
  <w:style w:type="character" w:customStyle="1" w:styleId="SubScript">
    <w:name w:val="SubScript"/>
    <w:basedOn w:val="a1"/>
    <w:qFormat/>
    <w:rsid w:val="00455D0D"/>
    <w:rPr>
      <w:vertAlign w:val="subscript"/>
    </w:rPr>
  </w:style>
  <w:style w:type="table" w:customStyle="1" w:styleId="Table-SMB">
    <w:name w:val="左文右图Table-SMB专用样式"/>
    <w:basedOn w:val="a2"/>
    <w:uiPriority w:val="99"/>
    <w:qFormat/>
    <w:rsid w:val="00455D0D"/>
    <w:tblPr>
      <w:tblInd w:w="737" w:type="dxa"/>
      <w:tblBorders>
        <w:top w:val="single" w:sz="18" w:space="0" w:color="auto"/>
        <w:bottom w:val="single" w:sz="18" w:space="0" w:color="auto"/>
        <w:insideH w:val="single" w:sz="12" w:space="0" w:color="A6A6A6" w:themeColor="background1" w:themeShade="A6"/>
      </w:tblBorders>
    </w:tblPr>
  </w:style>
  <w:style w:type="paragraph" w:customStyle="1" w:styleId="TableHeading0">
    <w:name w:val="索引 Table Heading"/>
    <w:link w:val="TableHeadingChar0"/>
    <w:uiPriority w:val="3"/>
    <w:rsid w:val="00455D0D"/>
    <w:pPr>
      <w:widowControl w:val="0"/>
    </w:pPr>
    <w:rPr>
      <w:rFonts w:ascii="Arial" w:hAnsi="Arial" w:cs="Arial"/>
      <w:b/>
      <w:kern w:val="2"/>
      <w:sz w:val="21"/>
    </w:rPr>
  </w:style>
  <w:style w:type="character" w:customStyle="1" w:styleId="TableHeadingChar0">
    <w:name w:val="索引 Table Heading Char"/>
    <w:basedOn w:val="a1"/>
    <w:link w:val="TableHeading0"/>
    <w:uiPriority w:val="3"/>
    <w:rsid w:val="00455D0D"/>
    <w:rPr>
      <w:rFonts w:ascii="Arial" w:hAnsi="Arial" w:cs="Arial"/>
      <w:b/>
      <w:kern w:val="2"/>
      <w:sz w:val="21"/>
    </w:rPr>
  </w:style>
  <w:style w:type="character" w:customStyle="1" w:styleId="commandparameter">
    <w:name w:val="command parameter"/>
    <w:qFormat/>
    <w:rsid w:val="00455D0D"/>
    <w:rPr>
      <w:rFonts w:ascii="Courier New" w:eastAsia="宋体" w:hAnsi="Courier New"/>
      <w:b w:val="0"/>
      <w:i/>
      <w:color w:val="auto"/>
      <w:szCs w:val="21"/>
    </w:rPr>
  </w:style>
  <w:style w:type="character" w:customStyle="1" w:styleId="commandkeywords">
    <w:name w:val="command keywords"/>
    <w:qFormat/>
    <w:rsid w:val="00455D0D"/>
    <w:rPr>
      <w:rFonts w:ascii="Courier New" w:eastAsia="宋体" w:hAnsi="Courier New"/>
      <w:b/>
      <w:i w:val="0"/>
      <w:color w:val="auto"/>
      <w:szCs w:val="21"/>
    </w:rPr>
  </w:style>
  <w:style w:type="paragraph" w:customStyle="1" w:styleId="Version">
    <w:name w:val="Version"/>
    <w:basedOn w:val="a0"/>
    <w:link w:val="VersionCharChar"/>
    <w:rsid w:val="00455D0D"/>
    <w:pPr>
      <w:widowControl w:val="0"/>
      <w:spacing w:before="0" w:after="0" w:line="240" w:lineRule="exact"/>
      <w:ind w:left="0"/>
      <w:jc w:val="left"/>
    </w:pPr>
    <w:rPr>
      <w:rFonts w:ascii="Futura Bk" w:hAnsi="Futura Bk"/>
      <w:kern w:val="0"/>
      <w:sz w:val="16"/>
      <w:szCs w:val="16"/>
      <w:lang w:eastAsia="en-US"/>
    </w:rPr>
  </w:style>
  <w:style w:type="character" w:customStyle="1" w:styleId="VersionCharChar">
    <w:name w:val="Version Char Char"/>
    <w:basedOn w:val="a1"/>
    <w:link w:val="Version"/>
    <w:rsid w:val="00455D0D"/>
    <w:rPr>
      <w:rFonts w:ascii="Futura Bk" w:hAnsi="Futura Bk" w:cs="Arial"/>
      <w:sz w:val="16"/>
      <w:szCs w:val="16"/>
      <w:lang w:eastAsia="en-US"/>
    </w:rPr>
  </w:style>
  <w:style w:type="paragraph" w:customStyle="1" w:styleId="af3">
    <w:name w:val="封面文档标题"/>
    <w:basedOn w:val="a0"/>
    <w:rsid w:val="00455D0D"/>
    <w:pPr>
      <w:snapToGrid w:val="0"/>
      <w:spacing w:before="600" w:after="200"/>
      <w:ind w:left="0"/>
      <w:jc w:val="left"/>
    </w:pPr>
    <w:rPr>
      <w:rFonts w:eastAsia="黑体"/>
      <w:kern w:val="0"/>
      <w:sz w:val="48"/>
      <w:szCs w:val="48"/>
    </w:rPr>
  </w:style>
  <w:style w:type="paragraph" w:customStyle="1" w:styleId="af4">
    <w:name w:val="修订记录"/>
    <w:basedOn w:val="a0"/>
    <w:rsid w:val="00455D0D"/>
    <w:pPr>
      <w:keepNext/>
      <w:autoSpaceDE w:val="0"/>
      <w:autoSpaceDN w:val="0"/>
      <w:adjustRightInd w:val="0"/>
      <w:spacing w:before="300" w:after="150"/>
      <w:ind w:left="0"/>
      <w:jc w:val="center"/>
    </w:pPr>
    <w:rPr>
      <w:rFonts w:eastAsia="黑体" w:cs="Times New Roman"/>
      <w:kern w:val="0"/>
      <w:sz w:val="36"/>
      <w:szCs w:val="32"/>
    </w:rPr>
  </w:style>
  <w:style w:type="paragraph" w:customStyle="1" w:styleId="ItemStepinTable-2">
    <w:name w:val="Item Step in Table-2"/>
    <w:qFormat/>
    <w:rsid w:val="00455D0D"/>
    <w:pPr>
      <w:tabs>
        <w:tab w:val="num" w:pos="624"/>
      </w:tabs>
      <w:spacing w:before="40" w:after="40"/>
      <w:ind w:left="624" w:hanging="227"/>
    </w:pPr>
    <w:rPr>
      <w:rFonts w:ascii="Arial" w:hAnsi="Arial" w:cs="Arial"/>
      <w:sz w:val="18"/>
      <w:szCs w:val="18"/>
    </w:rPr>
  </w:style>
  <w:style w:type="character" w:customStyle="1" w:styleId="TableDescriptionChar">
    <w:name w:val="Table Description Char"/>
    <w:basedOn w:val="a1"/>
    <w:link w:val="TableDescription"/>
    <w:uiPriority w:val="2"/>
    <w:rsid w:val="00455D0D"/>
    <w:rPr>
      <w:rFonts w:ascii="Arial" w:eastAsia="黑体" w:hAnsi="Arial" w:cs="Arial Narrow"/>
      <w:sz w:val="21"/>
    </w:rPr>
  </w:style>
  <w:style w:type="character" w:customStyle="1" w:styleId="Char2">
    <w:name w:val="批注文字 Char"/>
    <w:basedOn w:val="a1"/>
    <w:link w:val="ac"/>
    <w:rsid w:val="00455D0D"/>
    <w:rPr>
      <w:rFonts w:ascii="Arial" w:hAnsi="Arial" w:cs="Arial"/>
      <w:kern w:val="2"/>
      <w:sz w:val="21"/>
    </w:rPr>
  </w:style>
  <w:style w:type="character" w:customStyle="1" w:styleId="Char6">
    <w:name w:val="编写建议 Char"/>
    <w:basedOn w:val="a1"/>
    <w:link w:val="af5"/>
    <w:rsid w:val="00455D0D"/>
    <w:rPr>
      <w:i/>
      <w:iCs/>
      <w:color w:val="0000FF"/>
      <w:sz w:val="21"/>
      <w:szCs w:val="21"/>
    </w:rPr>
  </w:style>
  <w:style w:type="paragraph" w:customStyle="1" w:styleId="af5">
    <w:name w:val="编写建议"/>
    <w:basedOn w:val="a0"/>
    <w:link w:val="Char6"/>
    <w:rsid w:val="00455D0D"/>
    <w:pPr>
      <w:snapToGrid w:val="0"/>
      <w:spacing w:before="0" w:after="0" w:line="300" w:lineRule="auto"/>
      <w:jc w:val="left"/>
    </w:pPr>
    <w:rPr>
      <w:rFonts w:ascii="Times New Roman" w:hAnsi="Times New Roman" w:cs="Times New Roman"/>
      <w:i/>
      <w:iCs/>
      <w:color w:val="0000FF"/>
      <w:kern w:val="0"/>
      <w:szCs w:val="21"/>
    </w:rPr>
  </w:style>
  <w:style w:type="paragraph" w:customStyle="1" w:styleId="CopyrightDeclaration2">
    <w:name w:val="Copyright Declaration2"/>
    <w:basedOn w:val="a0"/>
    <w:qFormat/>
    <w:rsid w:val="00455D0D"/>
    <w:pPr>
      <w:ind w:left="0"/>
      <w:jc w:val="left"/>
    </w:pPr>
    <w:rPr>
      <w:rFonts w:eastAsia="黑体"/>
      <w:noProof/>
      <w:kern w:val="0"/>
      <w:sz w:val="18"/>
      <w:szCs w:val="18"/>
    </w:rPr>
  </w:style>
  <w:style w:type="character" w:customStyle="1" w:styleId="7Char">
    <w:name w:val="标题 7 Char"/>
    <w:basedOn w:val="a1"/>
    <w:link w:val="7"/>
    <w:uiPriority w:val="1"/>
    <w:semiHidden/>
    <w:rsid w:val="00455D0D"/>
    <w:rPr>
      <w:rFonts w:ascii="Arial" w:hAnsi="Arial" w:cs="Arial"/>
      <w:b/>
      <w:bCs/>
      <w:kern w:val="2"/>
      <w:sz w:val="24"/>
      <w:szCs w:val="24"/>
    </w:rPr>
  </w:style>
  <w:style w:type="character" w:customStyle="1" w:styleId="8Char">
    <w:name w:val="标题 8 Char"/>
    <w:basedOn w:val="a1"/>
    <w:link w:val="8"/>
    <w:uiPriority w:val="1"/>
    <w:semiHidden/>
    <w:rsid w:val="00455D0D"/>
    <w:rPr>
      <w:rFonts w:asciiTheme="majorHAnsi" w:eastAsiaTheme="majorEastAsia" w:hAnsiTheme="majorHAnsi" w:cstheme="majorBidi"/>
      <w:kern w:val="2"/>
      <w:sz w:val="24"/>
      <w:szCs w:val="24"/>
    </w:rPr>
  </w:style>
  <w:style w:type="character" w:customStyle="1" w:styleId="9Char">
    <w:name w:val="标题 9 Char"/>
    <w:basedOn w:val="a1"/>
    <w:link w:val="9"/>
    <w:uiPriority w:val="1"/>
    <w:semiHidden/>
    <w:rsid w:val="00455D0D"/>
    <w:rPr>
      <w:rFonts w:asciiTheme="majorHAnsi" w:eastAsiaTheme="majorEastAsia" w:hAnsiTheme="majorHAnsi" w:cstheme="majorBidi"/>
      <w:kern w:val="2"/>
      <w:sz w:val="21"/>
      <w:szCs w:val="21"/>
    </w:rPr>
  </w:style>
  <w:style w:type="numbering" w:styleId="a">
    <w:name w:val="Outline List 3"/>
    <w:basedOn w:val="a3"/>
    <w:rsid w:val="00455D0D"/>
    <w:pPr>
      <w:numPr>
        <w:numId w:val="6"/>
      </w:numPr>
    </w:pPr>
  </w:style>
  <w:style w:type="character" w:customStyle="1" w:styleId="ItemStepChar">
    <w:name w:val="Item Step Char"/>
    <w:basedOn w:val="a1"/>
    <w:link w:val="ItemStep"/>
    <w:uiPriority w:val="2"/>
    <w:qFormat/>
    <w:rsid w:val="00455D0D"/>
    <w:rPr>
      <w:rFonts w:ascii="Arial" w:hAnsi="Arial"/>
      <w:sz w:val="21"/>
      <w:szCs w:val="24"/>
      <w:lang w:eastAsia="en-US"/>
    </w:rPr>
  </w:style>
  <w:style w:type="character" w:customStyle="1" w:styleId="2Char">
    <w:name w:val="标题 2 Char"/>
    <w:aliases w:val="标题 2 Char Char Char,heading 2 Char,h2 Char,l2 Char,2nd level Char,2 Char,Header 2 Char,H2 Char,节 Char,Titre2 Char,Heading 2 Hidden Char,Heading 2 CCBS Char,第一章 标题 2 Char,1.1 Char,1.1  标题 2 Char Char1,h:2 Char,h:2app Char,T2 Char,A Char"/>
    <w:basedOn w:val="a1"/>
    <w:link w:val="20"/>
    <w:uiPriority w:val="1"/>
    <w:rsid w:val="00B51798"/>
    <w:rPr>
      <w:rFonts w:ascii="Arial" w:eastAsia="黑体" w:hAnsi="Arial" w:cs="Arial"/>
      <w:bCs/>
      <w:color w:val="800000"/>
      <w:sz w:val="30"/>
      <w:szCs w:val="44"/>
    </w:rPr>
  </w:style>
  <w:style w:type="character" w:customStyle="1" w:styleId="4Char">
    <w:name w:val="标题 4 Char"/>
    <w:aliases w:val="标题 4 Char Char Char,标题 4 Char Char Char Char Char,标题 4 Char1 Char,Char1 Char Char,Char1 Char1,标题 4 Char3 Char Char Char,标题 4 Char2 Char Char Char Char,标题 4 Char1 Char Char Char Char Char,标题 4 Char Char Char Char Char Char Char,heading 4 Char"/>
    <w:basedOn w:val="a1"/>
    <w:link w:val="4"/>
    <w:uiPriority w:val="1"/>
    <w:rsid w:val="00455D0D"/>
    <w:rPr>
      <w:rFonts w:ascii="Arial" w:eastAsia="黑体" w:hAnsi="Arial" w:cs="Arial"/>
      <w:bCs/>
      <w:noProof/>
      <w:color w:val="800000"/>
      <w:sz w:val="21"/>
      <w:szCs w:val="22"/>
    </w:rPr>
  </w:style>
  <w:style w:type="character" w:customStyle="1" w:styleId="TerminalDisplayChar">
    <w:name w:val="Terminal Display Char"/>
    <w:basedOn w:val="a1"/>
    <w:link w:val="TerminalDisplay"/>
    <w:rsid w:val="00455D0D"/>
    <w:rPr>
      <w:rFonts w:ascii="Courier New" w:hAnsi="Courier New" w:cs="Courier New"/>
      <w:sz w:val="17"/>
      <w:szCs w:val="17"/>
    </w:rPr>
  </w:style>
  <w:style w:type="character" w:customStyle="1" w:styleId="FigureDescriptionChar">
    <w:name w:val="Figure Description Char"/>
    <w:basedOn w:val="a1"/>
    <w:link w:val="FigureDescription"/>
    <w:uiPriority w:val="2"/>
    <w:rsid w:val="00455D0D"/>
    <w:rPr>
      <w:rFonts w:ascii="Arial" w:eastAsia="黑体" w:hAnsi="Arial" w:cs="Arial Narrow"/>
      <w:sz w:val="21"/>
    </w:rPr>
  </w:style>
  <w:style w:type="paragraph" w:customStyle="1" w:styleId="af6">
    <w:name w:val="设置终端显示底纹"/>
    <w:basedOn w:val="TerminalDisplay"/>
    <w:link w:val="Char7"/>
    <w:rsid w:val="00455D0D"/>
    <w:pPr>
      <w:widowControl w:val="0"/>
      <w:shd w:val="clear" w:color="000000" w:fill="auto"/>
      <w:spacing w:before="0" w:after="0" w:line="240" w:lineRule="auto"/>
      <w:jc w:val="both"/>
    </w:pPr>
    <w:rPr>
      <w:noProof/>
      <w:shd w:val="pct15" w:color="auto" w:fill="FFFFFF"/>
    </w:rPr>
  </w:style>
  <w:style w:type="character" w:customStyle="1" w:styleId="Char7">
    <w:name w:val="设置终端显示底纹 Char"/>
    <w:basedOn w:val="TerminalDisplayChar"/>
    <w:link w:val="af6"/>
    <w:rsid w:val="00455D0D"/>
    <w:rPr>
      <w:rFonts w:ascii="Courier New" w:hAnsi="Courier New" w:cs="Courier New"/>
      <w:noProof/>
      <w:sz w:val="17"/>
      <w:szCs w:val="17"/>
      <w:shd w:val="clear" w:color="000000" w:fill="auto"/>
    </w:rPr>
  </w:style>
  <w:style w:type="numbering" w:styleId="111111">
    <w:name w:val="Outline List 1"/>
    <w:basedOn w:val="a3"/>
    <w:rsid w:val="00455D0D"/>
    <w:pPr>
      <w:numPr>
        <w:numId w:val="7"/>
      </w:numPr>
    </w:pPr>
  </w:style>
  <w:style w:type="paragraph" w:customStyle="1" w:styleId="TableHeadingleft">
    <w:name w:val="Table Heading left"/>
    <w:basedOn w:val="TableHeading"/>
    <w:qFormat/>
    <w:rsid w:val="00455D0D"/>
    <w:pPr>
      <w:widowControl w:val="0"/>
      <w:jc w:val="left"/>
    </w:pPr>
  </w:style>
  <w:style w:type="paragraph" w:styleId="af7">
    <w:name w:val="List Paragraph"/>
    <w:basedOn w:val="a0"/>
    <w:uiPriority w:val="34"/>
    <w:qFormat/>
    <w:rsid w:val="00455D0D"/>
    <w:pPr>
      <w:spacing w:after="80"/>
      <w:ind w:firstLineChars="200" w:firstLine="420"/>
    </w:pPr>
  </w:style>
  <w:style w:type="character" w:customStyle="1" w:styleId="Char0">
    <w:name w:val="页脚 Char"/>
    <w:basedOn w:val="a1"/>
    <w:link w:val="a5"/>
    <w:uiPriority w:val="99"/>
    <w:rsid w:val="00455D0D"/>
    <w:rPr>
      <w:rFonts w:ascii="Arial" w:hAnsi="Arial" w:cs="Arial"/>
      <w:sz w:val="18"/>
      <w:szCs w:val="18"/>
    </w:rPr>
  </w:style>
  <w:style w:type="character" w:customStyle="1" w:styleId="1Char">
    <w:name w:val="标题 1 Char"/>
    <w:aliases w:val="heading 1 Char,Title1 Char,l1 Char,I1 Char,h1 Char,1st level Char,l1+toc 1 Char,Chapter title Char,1 Char,Header 1 Char,H1 Char,PIM 1 Char,Section Head Char,H11 Char,H12 Char,H13 Char,H14 Char,H15 Char,H16 Char,H17 Char,Heading 0 Char,h: Char"/>
    <w:basedOn w:val="a1"/>
    <w:link w:val="1"/>
    <w:uiPriority w:val="1"/>
    <w:rsid w:val="00455D0D"/>
    <w:rPr>
      <w:rFonts w:ascii="Arial" w:hAnsi="Arial" w:cs="Arial"/>
      <w:b/>
      <w:color w:val="800000"/>
      <w:sz w:val="36"/>
      <w:szCs w:val="48"/>
    </w:rPr>
  </w:style>
  <w:style w:type="character" w:customStyle="1" w:styleId="ItemListChar">
    <w:name w:val="Item List Char"/>
    <w:basedOn w:val="a1"/>
    <w:uiPriority w:val="2"/>
    <w:rsid w:val="00455D0D"/>
    <w:rPr>
      <w:rFonts w:ascii="Arial" w:hAnsi="Arial" w:cs="Arial"/>
      <w:kern w:val="2"/>
      <w:sz w:val="21"/>
      <w:lang w:eastAsia="en-US"/>
    </w:rPr>
  </w:style>
  <w:style w:type="paragraph" w:customStyle="1" w:styleId="10">
    <w:name w:val="附录1"/>
    <w:uiPriority w:val="1"/>
    <w:qFormat/>
    <w:rsid w:val="00455D0D"/>
    <w:pPr>
      <w:numPr>
        <w:numId w:val="8"/>
      </w:numPr>
      <w:snapToGrid w:val="0"/>
      <w:spacing w:before="240" w:after="240"/>
      <w:outlineLvl w:val="0"/>
    </w:pPr>
    <w:rPr>
      <w:rFonts w:ascii="Arial" w:eastAsia="黑体" w:hAnsi="Arial" w:cs="Arial"/>
      <w:color w:val="800000"/>
      <w:sz w:val="36"/>
      <w:szCs w:val="48"/>
    </w:rPr>
  </w:style>
  <w:style w:type="paragraph" w:customStyle="1" w:styleId="21">
    <w:name w:val="附录2"/>
    <w:uiPriority w:val="1"/>
    <w:qFormat/>
    <w:rsid w:val="00455D0D"/>
    <w:pPr>
      <w:numPr>
        <w:ilvl w:val="1"/>
        <w:numId w:val="8"/>
      </w:numPr>
      <w:outlineLvl w:val="1"/>
    </w:pPr>
    <w:rPr>
      <w:rFonts w:ascii="Arial" w:eastAsia="黑体" w:hAnsi="Arial" w:cs="Arial"/>
      <w:bCs/>
      <w:color w:val="800000"/>
      <w:sz w:val="30"/>
      <w:szCs w:val="44"/>
    </w:rPr>
  </w:style>
  <w:style w:type="paragraph" w:customStyle="1" w:styleId="30">
    <w:name w:val="附录3"/>
    <w:uiPriority w:val="1"/>
    <w:qFormat/>
    <w:rsid w:val="00455D0D"/>
    <w:pPr>
      <w:numPr>
        <w:ilvl w:val="2"/>
        <w:numId w:val="8"/>
      </w:numPr>
      <w:snapToGrid w:val="0"/>
      <w:spacing w:before="240" w:after="240"/>
      <w:outlineLvl w:val="2"/>
    </w:pPr>
    <w:rPr>
      <w:rFonts w:ascii="Arial" w:eastAsia="黑体" w:hAnsi="Arial" w:cs="Arial"/>
      <w:bCs/>
      <w:color w:val="800000"/>
      <w:sz w:val="24"/>
      <w:szCs w:val="36"/>
    </w:rPr>
  </w:style>
  <w:style w:type="paragraph" w:customStyle="1" w:styleId="-TableDescription">
    <w:name w:val="附录-Table Description"/>
    <w:basedOn w:val="TableDescription"/>
    <w:semiHidden/>
    <w:qFormat/>
    <w:rsid w:val="00455D0D"/>
    <w:pPr>
      <w:numPr>
        <w:numId w:val="8"/>
      </w:numPr>
    </w:pPr>
  </w:style>
  <w:style w:type="paragraph" w:customStyle="1" w:styleId="40">
    <w:name w:val="附录4"/>
    <w:basedOn w:val="4"/>
    <w:uiPriority w:val="1"/>
    <w:qFormat/>
    <w:rsid w:val="00455D0D"/>
    <w:pPr>
      <w:numPr>
        <w:numId w:val="8"/>
      </w:numPr>
    </w:pPr>
  </w:style>
  <w:style w:type="paragraph" w:customStyle="1" w:styleId="-ItemStep">
    <w:name w:val="附录-Item Step"/>
    <w:basedOn w:val="ItemStep"/>
    <w:uiPriority w:val="1"/>
    <w:qFormat/>
    <w:rsid w:val="00455D0D"/>
    <w:pPr>
      <w:numPr>
        <w:numId w:val="8"/>
      </w:numPr>
    </w:pPr>
  </w:style>
  <w:style w:type="paragraph" w:customStyle="1" w:styleId="-FigureDescription">
    <w:name w:val="附录-Figure Description"/>
    <w:basedOn w:val="FigureDescription"/>
    <w:semiHidden/>
    <w:qFormat/>
    <w:rsid w:val="00455D0D"/>
    <w:pPr>
      <w:numPr>
        <w:numId w:val="8"/>
      </w:numPr>
    </w:pPr>
  </w:style>
  <w:style w:type="paragraph" w:customStyle="1" w:styleId="-Itemstep2">
    <w:name w:val="附录-Item step_2"/>
    <w:basedOn w:val="ItemStep2"/>
    <w:uiPriority w:val="1"/>
    <w:qFormat/>
    <w:rsid w:val="00455D0D"/>
    <w:pPr>
      <w:numPr>
        <w:numId w:val="8"/>
      </w:numPr>
    </w:pPr>
  </w:style>
  <w:style w:type="character" w:customStyle="1" w:styleId="commandtext">
    <w:name w:val="command text"/>
    <w:basedOn w:val="a1"/>
    <w:qFormat/>
    <w:rsid w:val="00455D0D"/>
    <w:rPr>
      <w:rFonts w:ascii="Courier New" w:eastAsia="宋体" w:hAnsi="Courier New" w:cs="黑体"/>
      <w:color w:val="auto"/>
    </w:rPr>
  </w:style>
  <w:style w:type="paragraph" w:customStyle="1" w:styleId="NotesHeading1">
    <w:name w:val="Notes Heading_1"/>
    <w:basedOn w:val="NotesHeading"/>
    <w:uiPriority w:val="2"/>
    <w:qFormat/>
    <w:rsid w:val="00455D0D"/>
    <w:pPr>
      <w:ind w:left="1134"/>
    </w:pPr>
  </w:style>
  <w:style w:type="paragraph" w:customStyle="1" w:styleId="NotesTextList1">
    <w:name w:val="Notes Text List_1"/>
    <w:basedOn w:val="NotesTextList"/>
    <w:uiPriority w:val="2"/>
    <w:qFormat/>
    <w:rsid w:val="00455D0D"/>
    <w:pPr>
      <w:ind w:left="1531"/>
    </w:pPr>
  </w:style>
  <w:style w:type="paragraph" w:customStyle="1" w:styleId="Spacer">
    <w:name w:val="Spacer"/>
    <w:next w:val="a0"/>
    <w:link w:val="SpacerChar"/>
    <w:qFormat/>
    <w:rsid w:val="00455D0D"/>
    <w:pPr>
      <w:spacing w:after="60" w:line="120" w:lineRule="exact"/>
      <w:ind w:left="879"/>
    </w:pPr>
    <w:rPr>
      <w:rFonts w:ascii="Arial" w:hAnsi="Arial" w:cs="Futura Bk"/>
      <w:color w:val="000000"/>
      <w:sz w:val="12"/>
      <w:szCs w:val="12"/>
      <w:lang w:eastAsia="en-US"/>
    </w:rPr>
  </w:style>
  <w:style w:type="character" w:customStyle="1" w:styleId="SpacerChar">
    <w:name w:val="Spacer Char"/>
    <w:basedOn w:val="a1"/>
    <w:link w:val="Spacer"/>
    <w:rsid w:val="00455D0D"/>
    <w:rPr>
      <w:rFonts w:ascii="Arial" w:hAnsi="Arial" w:cs="Futura Bk"/>
      <w:color w:val="000000"/>
      <w:sz w:val="12"/>
      <w:szCs w:val="12"/>
      <w:lang w:eastAsia="en-US"/>
    </w:rPr>
  </w:style>
  <w:style w:type="paragraph" w:customStyle="1" w:styleId="NotesText1">
    <w:name w:val="Notes Text_1"/>
    <w:basedOn w:val="NotesText"/>
    <w:uiPriority w:val="2"/>
    <w:qFormat/>
    <w:rsid w:val="00455D0D"/>
    <w:pPr>
      <w:ind w:left="1134"/>
    </w:pPr>
  </w:style>
  <w:style w:type="paragraph" w:customStyle="1" w:styleId="FigureDescriptionIndent1">
    <w:name w:val="Figure Description Indent_1"/>
    <w:basedOn w:val="FigureDescription"/>
    <w:uiPriority w:val="2"/>
    <w:qFormat/>
    <w:rsid w:val="00455D0D"/>
  </w:style>
  <w:style w:type="table" w:customStyle="1" w:styleId="FigureTableIndent1">
    <w:name w:val="Figure Table Indent_1"/>
    <w:basedOn w:val="FigureTable"/>
    <w:uiPriority w:val="99"/>
    <w:rsid w:val="00455D0D"/>
    <w:tblPr>
      <w:tblInd w:w="1247" w:type="dxa"/>
    </w:tblPr>
  </w:style>
  <w:style w:type="paragraph" w:customStyle="1" w:styleId="ItemStepinTable2F">
    <w:name w:val="Item Step in Table_2F"/>
    <w:uiPriority w:val="2"/>
    <w:rsid w:val="00455D0D"/>
    <w:pPr>
      <w:numPr>
        <w:ilvl w:val="2"/>
        <w:numId w:val="9"/>
      </w:numPr>
      <w:spacing w:before="40" w:after="40"/>
    </w:pPr>
    <w:rPr>
      <w:rFonts w:ascii="Arial" w:hAnsi="Arial" w:cs="Arial"/>
      <w:kern w:val="2"/>
      <w:sz w:val="18"/>
      <w:szCs w:val="18"/>
      <w:lang w:eastAsia="en-US"/>
    </w:rPr>
  </w:style>
  <w:style w:type="paragraph" w:customStyle="1" w:styleId="FigureDescriptionIndent2">
    <w:name w:val="Figure Description Indent_2"/>
    <w:basedOn w:val="FigureDescription"/>
    <w:uiPriority w:val="2"/>
    <w:qFormat/>
    <w:rsid w:val="00455D0D"/>
    <w:pPr>
      <w:ind w:left="2325" w:hanging="907"/>
    </w:pPr>
  </w:style>
  <w:style w:type="table" w:customStyle="1" w:styleId="FigureTableIndent2">
    <w:name w:val="Figure Table Indent_2"/>
    <w:basedOn w:val="FigureTable"/>
    <w:uiPriority w:val="99"/>
    <w:rsid w:val="00455D0D"/>
    <w:tblPr>
      <w:tblInd w:w="1531" w:type="dxa"/>
    </w:tblPr>
  </w:style>
  <w:style w:type="paragraph" w:customStyle="1" w:styleId="TableDescriptionIndent1">
    <w:name w:val="Table Description Indent_1"/>
    <w:basedOn w:val="TableDescription"/>
    <w:next w:val="a0"/>
    <w:uiPriority w:val="2"/>
    <w:qFormat/>
    <w:rsid w:val="00455D0D"/>
    <w:pPr>
      <w:ind w:left="1758" w:hanging="624"/>
    </w:pPr>
  </w:style>
  <w:style w:type="table" w:customStyle="1" w:styleId="TableIndent1">
    <w:name w:val="Table Indent_1"/>
    <w:basedOn w:val="Table"/>
    <w:uiPriority w:val="99"/>
    <w:rsid w:val="00455D0D"/>
    <w:tblPr>
      <w:tblInd w:w="1247" w:type="dxa"/>
    </w:tblPr>
    <w:tblStylePr w:type="firstRow">
      <w:tblPr/>
      <w:tcPr>
        <w:tcBorders>
          <w:top w:val="single" w:sz="4" w:space="0" w:color="auto"/>
          <w:left w:val="nil"/>
          <w:bottom w:val="single" w:sz="4" w:space="0" w:color="808080"/>
          <w:right w:val="nil"/>
          <w:insideH w:val="nil"/>
          <w:insideV w:val="single" w:sz="4" w:space="0" w:color="808080"/>
          <w:tl2br w:val="nil"/>
          <w:tr2bl w:val="nil"/>
        </w:tcBorders>
        <w:shd w:val="clear" w:color="auto" w:fill="D9D9D9"/>
      </w:tcPr>
    </w:tblStylePr>
  </w:style>
  <w:style w:type="paragraph" w:customStyle="1" w:styleId="TableDescriptionIndent2">
    <w:name w:val="Table Description Indent_2"/>
    <w:basedOn w:val="TableDescription"/>
    <w:next w:val="a0"/>
    <w:uiPriority w:val="2"/>
    <w:qFormat/>
    <w:rsid w:val="00455D0D"/>
    <w:pPr>
      <w:ind w:left="2325" w:hanging="907"/>
    </w:pPr>
  </w:style>
  <w:style w:type="table" w:customStyle="1" w:styleId="TableIndent2">
    <w:name w:val="Table Indent_2"/>
    <w:basedOn w:val="Table"/>
    <w:uiPriority w:val="99"/>
    <w:rsid w:val="00455D0D"/>
    <w:tblPr>
      <w:tblInd w:w="1531" w:type="dxa"/>
    </w:tblPr>
    <w:tblStylePr w:type="firstRow">
      <w:tblPr/>
      <w:tcPr>
        <w:tcBorders>
          <w:top w:val="single" w:sz="4" w:space="0" w:color="auto"/>
          <w:left w:val="nil"/>
          <w:bottom w:val="single" w:sz="4" w:space="0" w:color="808080"/>
          <w:right w:val="nil"/>
          <w:insideH w:val="nil"/>
          <w:insideV w:val="single" w:sz="4" w:space="0" w:color="808080"/>
          <w:tl2br w:val="nil"/>
          <w:tr2bl w:val="nil"/>
        </w:tcBorders>
        <w:shd w:val="clear" w:color="auto" w:fill="D9D9D9"/>
      </w:tcPr>
    </w:tblStylePr>
  </w:style>
  <w:style w:type="paragraph" w:customStyle="1" w:styleId="NotesHeading2">
    <w:name w:val="Notes Heading_2"/>
    <w:basedOn w:val="NotesHeading"/>
    <w:uiPriority w:val="2"/>
    <w:qFormat/>
    <w:rsid w:val="00455D0D"/>
    <w:pPr>
      <w:ind w:left="1418"/>
    </w:pPr>
  </w:style>
  <w:style w:type="paragraph" w:customStyle="1" w:styleId="NotesText2">
    <w:name w:val="Notes Text_2"/>
    <w:basedOn w:val="NotesText"/>
    <w:uiPriority w:val="2"/>
    <w:qFormat/>
    <w:rsid w:val="00455D0D"/>
    <w:pPr>
      <w:ind w:left="1418"/>
    </w:pPr>
  </w:style>
  <w:style w:type="paragraph" w:customStyle="1" w:styleId="NotesTextList2">
    <w:name w:val="Notes Text List_2"/>
    <w:basedOn w:val="NotesTextList"/>
    <w:uiPriority w:val="2"/>
    <w:qFormat/>
    <w:rsid w:val="00455D0D"/>
    <w:pPr>
      <w:ind w:left="1815"/>
    </w:pPr>
  </w:style>
  <w:style w:type="paragraph" w:customStyle="1" w:styleId="FigureIndent1">
    <w:name w:val="Figure Indent_1"/>
    <w:basedOn w:val="Figure"/>
    <w:uiPriority w:val="2"/>
    <w:qFormat/>
    <w:rsid w:val="00455D0D"/>
    <w:pPr>
      <w:ind w:left="1134"/>
    </w:pPr>
  </w:style>
  <w:style w:type="paragraph" w:customStyle="1" w:styleId="FigureIndent2">
    <w:name w:val="Figure Indent_2"/>
    <w:basedOn w:val="Figure"/>
    <w:uiPriority w:val="2"/>
    <w:qFormat/>
    <w:rsid w:val="00455D0D"/>
    <w:pPr>
      <w:ind w:left="1418"/>
    </w:pPr>
  </w:style>
  <w:style w:type="paragraph" w:customStyle="1" w:styleId="TableHeading1">
    <w:name w:val="Table Heading_1"/>
    <w:basedOn w:val="TableHeading"/>
    <w:uiPriority w:val="2"/>
    <w:qFormat/>
    <w:rsid w:val="00455D0D"/>
  </w:style>
  <w:style w:type="paragraph" w:customStyle="1" w:styleId="TableHeading2">
    <w:name w:val="Table Heading_2"/>
    <w:basedOn w:val="TableHeading"/>
    <w:uiPriority w:val="2"/>
    <w:qFormat/>
    <w:rsid w:val="00455D0D"/>
  </w:style>
  <w:style w:type="paragraph" w:customStyle="1" w:styleId="FigureText1">
    <w:name w:val="Figure Text_1"/>
    <w:basedOn w:val="FigureText"/>
    <w:uiPriority w:val="2"/>
    <w:qFormat/>
    <w:rsid w:val="00455D0D"/>
  </w:style>
  <w:style w:type="paragraph" w:customStyle="1" w:styleId="FigureText2">
    <w:name w:val="Figure Text_2"/>
    <w:basedOn w:val="FigureText"/>
    <w:uiPriority w:val="2"/>
    <w:qFormat/>
    <w:rsid w:val="00455D0D"/>
  </w:style>
  <w:style w:type="paragraph" w:styleId="af8">
    <w:name w:val="Revision"/>
    <w:hidden/>
    <w:uiPriority w:val="99"/>
    <w:semiHidden/>
    <w:rsid w:val="00455D0D"/>
    <w:rPr>
      <w:rFonts w:ascii="Arial" w:hAnsi="Arial" w:cs="Arial"/>
      <w:kern w:val="2"/>
      <w:sz w:val="21"/>
    </w:rPr>
  </w:style>
  <w:style w:type="table" w:customStyle="1" w:styleId="Table1">
    <w:name w:val="Table1"/>
    <w:basedOn w:val="a2"/>
    <w:qFormat/>
    <w:rsid w:val="00D97EBF"/>
    <w:pPr>
      <w:jc w:val="both"/>
    </w:pPr>
    <w:tblPr>
      <w:tblInd w:w="737" w:type="dxa"/>
      <w:tblBorders>
        <w:top w:val="single" w:sz="4" w:space="0" w:color="auto"/>
        <w:bottom w:val="single" w:sz="4" w:space="0" w:color="auto"/>
        <w:insideH w:val="single" w:sz="4" w:space="0" w:color="808080"/>
        <w:insideV w:val="single" w:sz="4" w:space="0" w:color="808080"/>
      </w:tblBorders>
    </w:tblPr>
    <w:tcPr>
      <w:vAlign w:val="center"/>
    </w:tcPr>
    <w:tblStylePr w:type="firstRow">
      <w:tblPr/>
      <w:tcPr>
        <w:tcBorders>
          <w:top w:val="single" w:sz="4" w:space="0" w:color="auto"/>
          <w:left w:val="nil"/>
          <w:bottom w:val="single" w:sz="4" w:space="0" w:color="808080"/>
          <w:right w:val="nil"/>
          <w:insideH w:val="nil"/>
          <w:insideV w:val="single" w:sz="4" w:space="0" w:color="808080"/>
          <w:tl2br w:val="nil"/>
          <w:tr2bl w:val="nil"/>
        </w:tcBorders>
        <w:shd w:val="clear" w:color="auto" w:fill="D9D9D9"/>
      </w:tcPr>
    </w:tblStylePr>
  </w:style>
  <w:style w:type="character" w:customStyle="1" w:styleId="ItemListCharChar">
    <w:name w:val="Item List Char Char"/>
    <w:basedOn w:val="a1"/>
    <w:rsid w:val="00D97EBF"/>
    <w:rPr>
      <w:rFonts w:ascii="Arial" w:hAnsi="Arial" w:cs="Arial"/>
      <w:kern w:val="2"/>
      <w:sz w:val="21"/>
      <w:lang w:eastAsia="en-US"/>
    </w:rPr>
  </w:style>
  <w:style w:type="table" w:customStyle="1" w:styleId="Table2">
    <w:name w:val="Table2"/>
    <w:basedOn w:val="a2"/>
    <w:qFormat/>
    <w:rsid w:val="00A7542F"/>
    <w:pPr>
      <w:jc w:val="both"/>
    </w:pPr>
    <w:tblPr>
      <w:tblInd w:w="737" w:type="dxa"/>
      <w:tblBorders>
        <w:top w:val="single" w:sz="4" w:space="0" w:color="auto"/>
        <w:bottom w:val="single" w:sz="4" w:space="0" w:color="auto"/>
        <w:insideH w:val="single" w:sz="4" w:space="0" w:color="808080"/>
        <w:insideV w:val="single" w:sz="4" w:space="0" w:color="808080"/>
      </w:tblBorders>
    </w:tblPr>
    <w:tcPr>
      <w:vAlign w:val="center"/>
    </w:tcPr>
    <w:tblStylePr w:type="firstRow">
      <w:tblPr/>
      <w:tcPr>
        <w:tcBorders>
          <w:top w:val="single" w:sz="4" w:space="0" w:color="auto"/>
          <w:left w:val="nil"/>
          <w:bottom w:val="single" w:sz="4" w:space="0" w:color="808080"/>
          <w:right w:val="nil"/>
          <w:insideH w:val="nil"/>
          <w:insideV w:val="single" w:sz="4" w:space="0" w:color="808080"/>
          <w:tl2br w:val="nil"/>
          <w:tr2bl w:val="nil"/>
        </w:tcBorders>
        <w:shd w:val="clear" w:color="auto" w:fill="D9D9D9"/>
      </w:tcPr>
    </w:tblStylePr>
  </w:style>
  <w:style w:type="character" w:customStyle="1" w:styleId="3Char">
    <w:name w:val="标题 3 Char"/>
    <w:aliases w:val="标题 3 Char1 Char Char1,标题 3 Char Char Char Char,标题 3 Char Char Char Char Char Char Char1,标题 3 Char1 Char1,标题 3 Char2 Char,标题 3 Char Char Char Char Char Char Char Char,标题 3 Char Char1 Char Char,标题 3 Char1 Char Char Char,标题 3 Char Char Char1"/>
    <w:basedOn w:val="a1"/>
    <w:link w:val="3"/>
    <w:uiPriority w:val="1"/>
    <w:rsid w:val="00DA4D85"/>
    <w:rPr>
      <w:rFonts w:ascii="Arial" w:eastAsia="黑体" w:hAnsi="Arial" w:cs="Arial"/>
      <w:bCs/>
      <w:color w:val="800000"/>
      <w:sz w:val="24"/>
      <w:szCs w:val="36"/>
    </w:rPr>
  </w:style>
  <w:style w:type="character" w:customStyle="1" w:styleId="6Char">
    <w:name w:val="标题 6 Char"/>
    <w:basedOn w:val="a1"/>
    <w:link w:val="6"/>
    <w:uiPriority w:val="1"/>
    <w:semiHidden/>
    <w:rsid w:val="00DA4D85"/>
    <w:rPr>
      <w:rFonts w:ascii="Futura Hv" w:eastAsia="黑体" w:hAnsi="Futura Hv"/>
      <w:bCs/>
      <w:kern w:val="2"/>
      <w:sz w:val="22"/>
      <w:szCs w:val="22"/>
    </w:rPr>
  </w:style>
  <w:style w:type="character" w:customStyle="1" w:styleId="Char">
    <w:name w:val="页眉 Char"/>
    <w:basedOn w:val="a1"/>
    <w:link w:val="a4"/>
    <w:rsid w:val="00DA4D85"/>
    <w:rPr>
      <w:rFonts w:ascii="Arial" w:hAnsi="Arial" w:cs="Arial"/>
      <w:noProof/>
      <w:sz w:val="18"/>
      <w:szCs w:val="18"/>
    </w:rPr>
  </w:style>
  <w:style w:type="character" w:customStyle="1" w:styleId="Char1">
    <w:name w:val="文档结构图 Char"/>
    <w:basedOn w:val="a1"/>
    <w:link w:val="a8"/>
    <w:semiHidden/>
    <w:rsid w:val="00DA4D85"/>
    <w:rPr>
      <w:rFonts w:ascii="Arial" w:hAnsi="Arial" w:cs="Arial"/>
      <w:kern w:val="2"/>
      <w:sz w:val="21"/>
      <w:shd w:val="clear" w:color="auto" w:fill="000080"/>
    </w:rPr>
  </w:style>
  <w:style w:type="character" w:customStyle="1" w:styleId="Char3">
    <w:name w:val="批注主题 Char"/>
    <w:basedOn w:val="Char2"/>
    <w:link w:val="ad"/>
    <w:semiHidden/>
    <w:rsid w:val="00DA4D85"/>
    <w:rPr>
      <w:rFonts w:ascii="Arial" w:hAnsi="Arial" w:cs="Arial"/>
      <w:b/>
      <w:bCs/>
      <w:kern w:val="2"/>
      <w:sz w:val="21"/>
    </w:rPr>
  </w:style>
  <w:style w:type="character" w:customStyle="1" w:styleId="Char4">
    <w:name w:val="批注框文本 Char"/>
    <w:basedOn w:val="a1"/>
    <w:link w:val="ae"/>
    <w:semiHidden/>
    <w:rsid w:val="00DA4D85"/>
    <w:rPr>
      <w:rFonts w:ascii="Arial" w:hAnsi="Arial" w:cs="Arial"/>
      <w:kern w:val="2"/>
      <w:sz w:val="18"/>
      <w:szCs w:val="18"/>
    </w:rPr>
  </w:style>
  <w:style w:type="paragraph" w:styleId="32">
    <w:name w:val="List Number 3"/>
    <w:basedOn w:val="a0"/>
    <w:rsid w:val="00DA4D85"/>
    <w:pPr>
      <w:tabs>
        <w:tab w:val="num" w:pos="1200"/>
      </w:tabs>
      <w:spacing w:after="80"/>
      <w:ind w:leftChars="400" w:left="1200" w:hangingChars="200" w:hanging="360"/>
    </w:pPr>
  </w:style>
  <w:style w:type="paragraph" w:customStyle="1" w:styleId="annotation">
    <w:name w:val="annotation"/>
    <w:basedOn w:val="a0"/>
    <w:autoRedefine/>
    <w:semiHidden/>
    <w:rsid w:val="00DA4D85"/>
    <w:pPr>
      <w:keepLines/>
      <w:autoSpaceDE w:val="0"/>
      <w:autoSpaceDN w:val="0"/>
      <w:adjustRightInd w:val="0"/>
      <w:spacing w:before="80" w:after="80" w:line="360" w:lineRule="auto"/>
      <w:ind w:left="1134"/>
    </w:pPr>
    <w:rPr>
      <w:rFonts w:cs="Times New Roman"/>
      <w:kern w:val="0"/>
    </w:rPr>
  </w:style>
  <w:style w:type="paragraph" w:styleId="af9">
    <w:name w:val="Normal (Web)"/>
    <w:basedOn w:val="a0"/>
    <w:uiPriority w:val="99"/>
    <w:unhideWhenUsed/>
    <w:rsid w:val="00DA4D85"/>
    <w:pPr>
      <w:spacing w:before="100" w:beforeAutospacing="1" w:after="100" w:afterAutospacing="1"/>
      <w:ind w:left="0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TableHeading3">
    <w:name w:val="Table Heading（表头格式）"/>
    <w:link w:val="TableHeadingChar1"/>
    <w:uiPriority w:val="2"/>
    <w:qFormat/>
    <w:rsid w:val="00DA4D85"/>
    <w:pPr>
      <w:keepNext/>
      <w:spacing w:before="80" w:after="80"/>
      <w:jc w:val="center"/>
    </w:pPr>
    <w:rPr>
      <w:rFonts w:ascii="Arial" w:eastAsia="黑体" w:hAnsi="Arial" w:cs="Arial Narrow"/>
      <w:bCs/>
      <w:sz w:val="18"/>
    </w:rPr>
  </w:style>
  <w:style w:type="character" w:customStyle="1" w:styleId="TableHeadingChar1">
    <w:name w:val="Table Heading（表头格式） Char"/>
    <w:link w:val="TableHeading3"/>
    <w:uiPriority w:val="2"/>
    <w:rsid w:val="00DA4D85"/>
    <w:rPr>
      <w:rFonts w:ascii="Arial" w:eastAsia="黑体" w:hAnsi="Arial" w:cs="Arial Narrow"/>
      <w:bCs/>
      <w:sz w:val="18"/>
    </w:rPr>
  </w:style>
  <w:style w:type="paragraph" w:customStyle="1" w:styleId="TableText0">
    <w:name w:val="Table Text（表格正文）"/>
    <w:link w:val="TableTextChar0"/>
    <w:uiPriority w:val="2"/>
    <w:qFormat/>
    <w:rsid w:val="00DA4D85"/>
    <w:pPr>
      <w:autoSpaceDE w:val="0"/>
      <w:autoSpaceDN w:val="0"/>
      <w:spacing w:before="80" w:after="80"/>
      <w:textAlignment w:val="bottom"/>
    </w:pPr>
    <w:rPr>
      <w:rFonts w:ascii="Arial" w:hAnsi="Arial" w:cs="Arial Narrow"/>
      <w:sz w:val="18"/>
      <w:szCs w:val="18"/>
    </w:rPr>
  </w:style>
  <w:style w:type="character" w:customStyle="1" w:styleId="TableTextChar0">
    <w:name w:val="Table Text（表格正文） Char"/>
    <w:link w:val="TableText0"/>
    <w:uiPriority w:val="2"/>
    <w:rsid w:val="00DA4D85"/>
    <w:rPr>
      <w:rFonts w:ascii="Arial" w:hAnsi="Arial" w:cs="Arial Narrow"/>
      <w:sz w:val="18"/>
      <w:szCs w:val="18"/>
    </w:rPr>
  </w:style>
  <w:style w:type="paragraph" w:customStyle="1" w:styleId="NotesHeadinginTable0">
    <w:name w:val="Notes Heading in Table（表格中的注意事项）"/>
    <w:next w:val="a0"/>
    <w:uiPriority w:val="2"/>
    <w:qFormat/>
    <w:rsid w:val="00DA4D85"/>
    <w:pPr>
      <w:keepNext/>
      <w:spacing w:before="80" w:after="80"/>
    </w:pPr>
    <w:rPr>
      <w:rFonts w:ascii="Arial" w:hAnsi="Arial" w:cs="Arial"/>
      <w:noProof/>
      <w:sz w:val="18"/>
      <w:szCs w:val="18"/>
    </w:rPr>
  </w:style>
  <w:style w:type="character" w:customStyle="1" w:styleId="ItemListinTableChar">
    <w:name w:val="Item List in Table（表格中的排列） Char"/>
    <w:link w:val="ItemListinTable0"/>
    <w:uiPriority w:val="2"/>
    <w:rsid w:val="00DA4D85"/>
    <w:rPr>
      <w:rFonts w:ascii="Arial" w:hAnsi="Arial" w:cs="Arial"/>
      <w:kern w:val="2"/>
      <w:sz w:val="18"/>
      <w:szCs w:val="18"/>
      <w:lang w:eastAsia="en-US"/>
    </w:rPr>
  </w:style>
  <w:style w:type="paragraph" w:customStyle="1" w:styleId="ItemListinTable0">
    <w:name w:val="Item List in Table（表格中的排列）"/>
    <w:basedOn w:val="a0"/>
    <w:link w:val="ItemListinTableChar"/>
    <w:uiPriority w:val="2"/>
    <w:qFormat/>
    <w:rsid w:val="00DA4D85"/>
    <w:pPr>
      <w:tabs>
        <w:tab w:val="num" w:pos="397"/>
      </w:tabs>
      <w:spacing w:before="80" w:after="80"/>
      <w:ind w:left="397" w:hanging="397"/>
      <w:jc w:val="left"/>
    </w:pPr>
    <w:rPr>
      <w:sz w:val="18"/>
      <w:szCs w:val="18"/>
      <w:lang w:eastAsia="en-US"/>
    </w:rPr>
  </w:style>
  <w:style w:type="paragraph" w:customStyle="1" w:styleId="NotesTextListinTable0">
    <w:name w:val="Notes Text List in Table(表格中的注意事项排列)"/>
    <w:uiPriority w:val="2"/>
    <w:qFormat/>
    <w:rsid w:val="00DA4D85"/>
    <w:pPr>
      <w:tabs>
        <w:tab w:val="num" w:pos="397"/>
      </w:tabs>
      <w:spacing w:before="80" w:after="80"/>
      <w:ind w:left="397" w:hanging="397"/>
    </w:pPr>
    <w:rPr>
      <w:rFonts w:ascii="Arial" w:eastAsia="楷体_GB2312" w:hAnsi="Arial" w:cs="楷体_GB2312"/>
      <w:noProof/>
      <w:sz w:val="18"/>
      <w:szCs w:val="18"/>
    </w:rPr>
  </w:style>
  <w:style w:type="paragraph" w:customStyle="1" w:styleId="ItemList33">
    <w:name w:val="Item List_3（表格3级排列）"/>
    <w:basedOn w:val="ItemList2"/>
    <w:uiPriority w:val="2"/>
    <w:rsid w:val="00DA4D85"/>
    <w:pPr>
      <w:numPr>
        <w:ilvl w:val="0"/>
        <w:numId w:val="0"/>
      </w:numPr>
      <w:tabs>
        <w:tab w:val="num" w:pos="1701"/>
      </w:tabs>
      <w:ind w:left="1701" w:hanging="283"/>
    </w:pPr>
  </w:style>
  <w:style w:type="character" w:styleId="afa">
    <w:name w:val="Placeholder Text"/>
    <w:basedOn w:val="a1"/>
    <w:uiPriority w:val="99"/>
    <w:semiHidden/>
    <w:rsid w:val="001745FF"/>
    <w:rPr>
      <w:color w:val="808080"/>
    </w:rPr>
  </w:style>
  <w:style w:type="paragraph" w:customStyle="1" w:styleId="Itemstep0">
    <w:name w:val="Item step"/>
    <w:link w:val="ItemstepChar0"/>
    <w:uiPriority w:val="2"/>
    <w:qFormat/>
    <w:rsid w:val="00EC3A0E"/>
    <w:pPr>
      <w:tabs>
        <w:tab w:val="num" w:pos="1327"/>
      </w:tabs>
      <w:spacing w:before="80"/>
      <w:ind w:left="1327" w:hanging="448"/>
      <w:outlineLvl w:val="6"/>
    </w:pPr>
    <w:rPr>
      <w:rFonts w:ascii="Arial" w:hAnsi="Arial"/>
      <w:szCs w:val="24"/>
      <w:lang w:eastAsia="en-US"/>
    </w:rPr>
  </w:style>
  <w:style w:type="paragraph" w:customStyle="1" w:styleId="Itemstep20">
    <w:name w:val="Item step_2"/>
    <w:uiPriority w:val="2"/>
    <w:qFormat/>
    <w:rsid w:val="00EC3A0E"/>
    <w:pPr>
      <w:tabs>
        <w:tab w:val="num" w:pos="1644"/>
      </w:tabs>
      <w:spacing w:before="80"/>
      <w:ind w:left="1644" w:hanging="317"/>
      <w:outlineLvl w:val="7"/>
    </w:pPr>
    <w:rPr>
      <w:rFonts w:ascii="Arial" w:hAnsi="Arial"/>
      <w:lang w:eastAsia="en-US"/>
    </w:rPr>
  </w:style>
  <w:style w:type="character" w:customStyle="1" w:styleId="ItemstepChar0">
    <w:name w:val="Item step Char"/>
    <w:basedOn w:val="a1"/>
    <w:link w:val="Itemstep0"/>
    <w:uiPriority w:val="2"/>
    <w:rsid w:val="00EC3A0E"/>
    <w:rPr>
      <w:rFonts w:ascii="Arial" w:hAnsi="Arial"/>
      <w:szCs w:val="24"/>
      <w:lang w:eastAsia="en-US"/>
    </w:rPr>
  </w:style>
  <w:style w:type="character" w:customStyle="1" w:styleId="12">
    <w:name w:val="未处理的提及1"/>
    <w:basedOn w:val="a1"/>
    <w:uiPriority w:val="99"/>
    <w:semiHidden/>
    <w:unhideWhenUsed/>
    <w:rsid w:val="00E60C8B"/>
    <w:rPr>
      <w:color w:val="605E5C"/>
      <w:shd w:val="clear" w:color="auto" w:fill="E1DFDD"/>
    </w:rPr>
  </w:style>
  <w:style w:type="character" w:customStyle="1" w:styleId="23">
    <w:name w:val="未处理的提及2"/>
    <w:basedOn w:val="a1"/>
    <w:uiPriority w:val="99"/>
    <w:semiHidden/>
    <w:unhideWhenUsed/>
    <w:rsid w:val="00D66F0F"/>
    <w:rPr>
      <w:color w:val="605E5C"/>
      <w:shd w:val="clear" w:color="auto" w:fill="E1DFDD"/>
    </w:rPr>
  </w:style>
  <w:style w:type="character" w:customStyle="1" w:styleId="UnresolvedMention">
    <w:name w:val="Unresolved Mention"/>
    <w:basedOn w:val="a1"/>
    <w:uiPriority w:val="99"/>
    <w:semiHidden/>
    <w:unhideWhenUsed/>
    <w:rsid w:val="00FD3F98"/>
    <w:rPr>
      <w:color w:val="605E5C"/>
      <w:shd w:val="clear" w:color="auto" w:fill="E1DFDD"/>
    </w:rPr>
  </w:style>
  <w:style w:type="character" w:customStyle="1" w:styleId="ItemListinTableChar0">
    <w:name w:val="Item List in Table Char"/>
    <w:uiPriority w:val="2"/>
    <w:rsid w:val="003A68A4"/>
    <w:rPr>
      <w:rFonts w:ascii="Arial" w:hAnsi="Arial" w:cs="Arial"/>
      <w:kern w:val="2"/>
      <w:sz w:val="18"/>
      <w:szCs w:val="18"/>
      <w:lang w:eastAsia="en-US"/>
    </w:rPr>
  </w:style>
  <w:style w:type="paragraph" w:styleId="2">
    <w:name w:val="List Number 2"/>
    <w:basedOn w:val="a0"/>
    <w:rsid w:val="00F03C1F"/>
    <w:pPr>
      <w:numPr>
        <w:numId w:val="132"/>
      </w:numPr>
      <w:snapToGrid w:val="0"/>
      <w:spacing w:before="80" w:after="80" w:line="300" w:lineRule="auto"/>
    </w:pPr>
    <w:rPr>
      <w:kern w:val="0"/>
      <w:szCs w:val="21"/>
    </w:rPr>
  </w:style>
  <w:style w:type="character" w:styleId="HTML">
    <w:name w:val="HTML Code"/>
    <w:basedOn w:val="a1"/>
    <w:uiPriority w:val="99"/>
    <w:unhideWhenUsed/>
    <w:rsid w:val="00F03C1F"/>
    <w:rPr>
      <w:rFonts w:ascii="宋体" w:eastAsia="宋体" w:hAnsi="宋体" w:cs="宋体"/>
      <w:sz w:val="24"/>
      <w:szCs w:val="24"/>
    </w:rPr>
  </w:style>
  <w:style w:type="character" w:styleId="afb">
    <w:name w:val="Strong"/>
    <w:basedOn w:val="a1"/>
    <w:uiPriority w:val="22"/>
    <w:qFormat/>
    <w:rsid w:val="0060260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03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0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2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0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4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2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9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1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8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5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60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74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92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9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0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7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8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9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37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74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1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16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7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90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20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5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34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2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6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30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23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hyperlink" Target="http://&#21271;&#21521;ip:30004/byod/byodrs/download?fileName=certica.cer" TargetMode="External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7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cid:image001.png@01DBFFAB.517EDA40" TargetMode="External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39.png"/><Relationship Id="rId3" Type="http://schemas.openxmlformats.org/officeDocument/2006/relationships/numbering" Target="numbering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CMO\EIAE0216\H3C-&#29256;&#26412;&#35828;&#26126;&#20070;&#27169;&#26495;(V1.0)-&#32431;&#36719;&#20214;&#20135;&#21697;.dot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uglist xmlns="/h3c/bugsearch/buglist">
  <buginfolist>
    <buginfo>
      <bugid>202406040241</bugid>
      <cver>0</cver>
      <errmsg/>
    </buginfo>
    <buginfo>
      <bugid>202406032101</bugid>
      <cver>0</cver>
      <errmsg/>
    </buginfo>
    <buginfo>
      <bugid>202407230384</bugid>
      <cver>0</cver>
      <errmsg/>
    </buginfo>
    <buginfo>
      <bugid>202408141609</bugid>
      <cver>0</cver>
      <errmsg/>
    </buginfo>
    <buginfo>
      <bugid>202402010542</bugid>
      <cver>0</cver>
      <errmsg/>
    </buginfo>
    <buginfo>
      <bugid>202412160228</bugid>
      <cver>0</cver>
      <errmsg/>
    </buginfo>
    <buginfo>
      <bugid>202412130459</bugid>
      <cver>0</cver>
      <errmsg/>
    </buginfo>
    <buginfo>
      <bugid>202411010631</bugid>
      <cver>0</cver>
      <errmsg/>
    </buginfo>
    <buginfo>
      <bugid>202412061570</bugid>
      <cver>0</cver>
      <errmsg/>
    </buginfo>
  </buginfolist>
</buglist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4BBF5E-56EC-4594-A807-A60C49DFB192}">
  <ds:schemaRefs>
    <ds:schemaRef ds:uri="/h3c/bugsearch/buglist"/>
  </ds:schemaRefs>
</ds:datastoreItem>
</file>

<file path=customXml/itemProps2.xml><?xml version="1.0" encoding="utf-8"?>
<ds:datastoreItem xmlns:ds="http://schemas.openxmlformats.org/officeDocument/2006/customXml" ds:itemID="{9D175ACB-FDF4-45E4-B021-4363FC1596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H3C-版本说明书模板(V1.0)-纯软件产品</Template>
  <TotalTime>5329</TotalTime>
  <Pages>39</Pages>
  <Words>609</Words>
  <Characters>3474</Characters>
  <Application>Microsoft Office Word</Application>
  <DocSecurity>0</DocSecurity>
  <Lines>28</Lines>
  <Paragraphs>8</Paragraphs>
  <ScaleCrop>false</ScaleCrop>
  <Company/>
  <LinksUpToDate>false</LinksUpToDate>
  <CharactersWithSpaces>4075</CharactersWithSpaces>
  <SharedDoc>false</SharedDoc>
  <HLinks>
    <vt:vector size="630" baseType="variant">
      <vt:variant>
        <vt:i4>-1718200610</vt:i4>
      </vt:variant>
      <vt:variant>
        <vt:i4>399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396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393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390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387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384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381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378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375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372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369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366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363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360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357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354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351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348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345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342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339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336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333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330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327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324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122</vt:i4>
      </vt:variant>
      <vt:variant>
        <vt:i4>321</vt:i4>
      </vt:variant>
      <vt:variant>
        <vt:i4>0</vt:i4>
      </vt:variant>
      <vt:variant>
        <vt:i4>5</vt:i4>
      </vt:variant>
      <vt:variant>
        <vt:lpwstr/>
      </vt:variant>
      <vt:variant>
        <vt:lpwstr>Z</vt:lpwstr>
      </vt:variant>
      <vt:variant>
        <vt:i4>121</vt:i4>
      </vt:variant>
      <vt:variant>
        <vt:i4>318</vt:i4>
      </vt:variant>
      <vt:variant>
        <vt:i4>0</vt:i4>
      </vt:variant>
      <vt:variant>
        <vt:i4>5</vt:i4>
      </vt:variant>
      <vt:variant>
        <vt:lpwstr/>
      </vt:variant>
      <vt:variant>
        <vt:lpwstr>Y</vt:lpwstr>
      </vt:variant>
      <vt:variant>
        <vt:i4>120</vt:i4>
      </vt:variant>
      <vt:variant>
        <vt:i4>315</vt:i4>
      </vt:variant>
      <vt:variant>
        <vt:i4>0</vt:i4>
      </vt:variant>
      <vt:variant>
        <vt:i4>5</vt:i4>
      </vt:variant>
      <vt:variant>
        <vt:lpwstr/>
      </vt:variant>
      <vt:variant>
        <vt:lpwstr>X</vt:lpwstr>
      </vt:variant>
      <vt:variant>
        <vt:i4>119</vt:i4>
      </vt:variant>
      <vt:variant>
        <vt:i4>312</vt:i4>
      </vt:variant>
      <vt:variant>
        <vt:i4>0</vt:i4>
      </vt:variant>
      <vt:variant>
        <vt:i4>5</vt:i4>
      </vt:variant>
      <vt:variant>
        <vt:lpwstr/>
      </vt:variant>
      <vt:variant>
        <vt:lpwstr>W</vt:lpwstr>
      </vt:variant>
      <vt:variant>
        <vt:i4>118</vt:i4>
      </vt:variant>
      <vt:variant>
        <vt:i4>309</vt:i4>
      </vt:variant>
      <vt:variant>
        <vt:i4>0</vt:i4>
      </vt:variant>
      <vt:variant>
        <vt:i4>5</vt:i4>
      </vt:variant>
      <vt:variant>
        <vt:lpwstr/>
      </vt:variant>
      <vt:variant>
        <vt:lpwstr>V</vt:lpwstr>
      </vt:variant>
      <vt:variant>
        <vt:i4>117</vt:i4>
      </vt:variant>
      <vt:variant>
        <vt:i4>306</vt:i4>
      </vt:variant>
      <vt:variant>
        <vt:i4>0</vt:i4>
      </vt:variant>
      <vt:variant>
        <vt:i4>5</vt:i4>
      </vt:variant>
      <vt:variant>
        <vt:lpwstr/>
      </vt:variant>
      <vt:variant>
        <vt:lpwstr>U</vt:lpwstr>
      </vt:variant>
      <vt:variant>
        <vt:i4>116</vt:i4>
      </vt:variant>
      <vt:variant>
        <vt:i4>303</vt:i4>
      </vt:variant>
      <vt:variant>
        <vt:i4>0</vt:i4>
      </vt:variant>
      <vt:variant>
        <vt:i4>5</vt:i4>
      </vt:variant>
      <vt:variant>
        <vt:lpwstr/>
      </vt:variant>
      <vt:variant>
        <vt:lpwstr>T</vt:lpwstr>
      </vt:variant>
      <vt:variant>
        <vt:i4>115</vt:i4>
      </vt:variant>
      <vt:variant>
        <vt:i4>300</vt:i4>
      </vt:variant>
      <vt:variant>
        <vt:i4>0</vt:i4>
      </vt:variant>
      <vt:variant>
        <vt:i4>5</vt:i4>
      </vt:variant>
      <vt:variant>
        <vt:lpwstr/>
      </vt:variant>
      <vt:variant>
        <vt:lpwstr>S</vt:lpwstr>
      </vt:variant>
      <vt:variant>
        <vt:i4>114</vt:i4>
      </vt:variant>
      <vt:variant>
        <vt:i4>297</vt:i4>
      </vt:variant>
      <vt:variant>
        <vt:i4>0</vt:i4>
      </vt:variant>
      <vt:variant>
        <vt:i4>5</vt:i4>
      </vt:variant>
      <vt:variant>
        <vt:lpwstr/>
      </vt:variant>
      <vt:variant>
        <vt:lpwstr>R</vt:lpwstr>
      </vt:variant>
      <vt:variant>
        <vt:i4>113</vt:i4>
      </vt:variant>
      <vt:variant>
        <vt:i4>294</vt:i4>
      </vt:variant>
      <vt:variant>
        <vt:i4>0</vt:i4>
      </vt:variant>
      <vt:variant>
        <vt:i4>5</vt:i4>
      </vt:variant>
      <vt:variant>
        <vt:lpwstr/>
      </vt:variant>
      <vt:variant>
        <vt:lpwstr>Q</vt:lpwstr>
      </vt:variant>
      <vt:variant>
        <vt:i4>112</vt:i4>
      </vt:variant>
      <vt:variant>
        <vt:i4>291</vt:i4>
      </vt:variant>
      <vt:variant>
        <vt:i4>0</vt:i4>
      </vt:variant>
      <vt:variant>
        <vt:i4>5</vt:i4>
      </vt:variant>
      <vt:variant>
        <vt:lpwstr/>
      </vt:variant>
      <vt:variant>
        <vt:lpwstr>P</vt:lpwstr>
      </vt:variant>
      <vt:variant>
        <vt:i4>111</vt:i4>
      </vt:variant>
      <vt:variant>
        <vt:i4>288</vt:i4>
      </vt:variant>
      <vt:variant>
        <vt:i4>0</vt:i4>
      </vt:variant>
      <vt:variant>
        <vt:i4>5</vt:i4>
      </vt:variant>
      <vt:variant>
        <vt:lpwstr/>
      </vt:variant>
      <vt:variant>
        <vt:lpwstr>O</vt:lpwstr>
      </vt:variant>
      <vt:variant>
        <vt:i4>110</vt:i4>
      </vt:variant>
      <vt:variant>
        <vt:i4>285</vt:i4>
      </vt:variant>
      <vt:variant>
        <vt:i4>0</vt:i4>
      </vt:variant>
      <vt:variant>
        <vt:i4>5</vt:i4>
      </vt:variant>
      <vt:variant>
        <vt:lpwstr/>
      </vt:variant>
      <vt:variant>
        <vt:lpwstr>N</vt:lpwstr>
      </vt:variant>
      <vt:variant>
        <vt:i4>109</vt:i4>
      </vt:variant>
      <vt:variant>
        <vt:i4>282</vt:i4>
      </vt:variant>
      <vt:variant>
        <vt:i4>0</vt:i4>
      </vt:variant>
      <vt:variant>
        <vt:i4>5</vt:i4>
      </vt:variant>
      <vt:variant>
        <vt:lpwstr/>
      </vt:variant>
      <vt:variant>
        <vt:lpwstr>M</vt:lpwstr>
      </vt:variant>
      <vt:variant>
        <vt:i4>108</vt:i4>
      </vt:variant>
      <vt:variant>
        <vt:i4>279</vt:i4>
      </vt:variant>
      <vt:variant>
        <vt:i4>0</vt:i4>
      </vt:variant>
      <vt:variant>
        <vt:i4>5</vt:i4>
      </vt:variant>
      <vt:variant>
        <vt:lpwstr/>
      </vt:variant>
      <vt:variant>
        <vt:lpwstr>L</vt:lpwstr>
      </vt:variant>
      <vt:variant>
        <vt:i4>107</vt:i4>
      </vt:variant>
      <vt:variant>
        <vt:i4>276</vt:i4>
      </vt:variant>
      <vt:variant>
        <vt:i4>0</vt:i4>
      </vt:variant>
      <vt:variant>
        <vt:i4>5</vt:i4>
      </vt:variant>
      <vt:variant>
        <vt:lpwstr/>
      </vt:variant>
      <vt:variant>
        <vt:lpwstr>K</vt:lpwstr>
      </vt:variant>
      <vt:variant>
        <vt:i4>106</vt:i4>
      </vt:variant>
      <vt:variant>
        <vt:i4>273</vt:i4>
      </vt:variant>
      <vt:variant>
        <vt:i4>0</vt:i4>
      </vt:variant>
      <vt:variant>
        <vt:i4>5</vt:i4>
      </vt:variant>
      <vt:variant>
        <vt:lpwstr/>
      </vt:variant>
      <vt:variant>
        <vt:lpwstr>J</vt:lpwstr>
      </vt:variant>
      <vt:variant>
        <vt:i4>105</vt:i4>
      </vt:variant>
      <vt:variant>
        <vt:i4>270</vt:i4>
      </vt:variant>
      <vt:variant>
        <vt:i4>0</vt:i4>
      </vt:variant>
      <vt:variant>
        <vt:i4>5</vt:i4>
      </vt:variant>
      <vt:variant>
        <vt:lpwstr/>
      </vt:variant>
      <vt:variant>
        <vt:lpwstr>I</vt:lpwstr>
      </vt:variant>
      <vt:variant>
        <vt:i4>104</vt:i4>
      </vt:variant>
      <vt:variant>
        <vt:i4>267</vt:i4>
      </vt:variant>
      <vt:variant>
        <vt:i4>0</vt:i4>
      </vt:variant>
      <vt:variant>
        <vt:i4>5</vt:i4>
      </vt:variant>
      <vt:variant>
        <vt:lpwstr/>
      </vt:variant>
      <vt:variant>
        <vt:lpwstr>H</vt:lpwstr>
      </vt:variant>
      <vt:variant>
        <vt:i4>103</vt:i4>
      </vt:variant>
      <vt:variant>
        <vt:i4>264</vt:i4>
      </vt:variant>
      <vt:variant>
        <vt:i4>0</vt:i4>
      </vt:variant>
      <vt:variant>
        <vt:i4>5</vt:i4>
      </vt:variant>
      <vt:variant>
        <vt:lpwstr/>
      </vt:variant>
      <vt:variant>
        <vt:lpwstr>G</vt:lpwstr>
      </vt:variant>
      <vt:variant>
        <vt:i4>102</vt:i4>
      </vt:variant>
      <vt:variant>
        <vt:i4>261</vt:i4>
      </vt:variant>
      <vt:variant>
        <vt:i4>0</vt:i4>
      </vt:variant>
      <vt:variant>
        <vt:i4>5</vt:i4>
      </vt:variant>
      <vt:variant>
        <vt:lpwstr/>
      </vt:variant>
      <vt:variant>
        <vt:lpwstr>F</vt:lpwstr>
      </vt:variant>
      <vt:variant>
        <vt:i4>101</vt:i4>
      </vt:variant>
      <vt:variant>
        <vt:i4>258</vt:i4>
      </vt:variant>
      <vt:variant>
        <vt:i4>0</vt:i4>
      </vt:variant>
      <vt:variant>
        <vt:i4>5</vt:i4>
      </vt:variant>
      <vt:variant>
        <vt:lpwstr/>
      </vt:variant>
      <vt:variant>
        <vt:lpwstr>E</vt:lpwstr>
      </vt:variant>
      <vt:variant>
        <vt:i4>100</vt:i4>
      </vt:variant>
      <vt:variant>
        <vt:i4>255</vt:i4>
      </vt:variant>
      <vt:variant>
        <vt:i4>0</vt:i4>
      </vt:variant>
      <vt:variant>
        <vt:i4>5</vt:i4>
      </vt:variant>
      <vt:variant>
        <vt:lpwstr/>
      </vt:variant>
      <vt:variant>
        <vt:lpwstr>D</vt:lpwstr>
      </vt:variant>
      <vt:variant>
        <vt:i4>99</vt:i4>
      </vt:variant>
      <vt:variant>
        <vt:i4>252</vt:i4>
      </vt:variant>
      <vt:variant>
        <vt:i4>0</vt:i4>
      </vt:variant>
      <vt:variant>
        <vt:i4>5</vt:i4>
      </vt:variant>
      <vt:variant>
        <vt:lpwstr/>
      </vt:variant>
      <vt:variant>
        <vt:lpwstr>C</vt:lpwstr>
      </vt:variant>
      <vt:variant>
        <vt:i4>98</vt:i4>
      </vt:variant>
      <vt:variant>
        <vt:i4>249</vt:i4>
      </vt:variant>
      <vt:variant>
        <vt:i4>0</vt:i4>
      </vt:variant>
      <vt:variant>
        <vt:i4>5</vt:i4>
      </vt:variant>
      <vt:variant>
        <vt:lpwstr/>
      </vt:variant>
      <vt:variant>
        <vt:lpwstr>B</vt:lpwstr>
      </vt:variant>
      <vt:variant>
        <vt:i4>97</vt:i4>
      </vt:variant>
      <vt:variant>
        <vt:i4>246</vt:i4>
      </vt:variant>
      <vt:variant>
        <vt:i4>0</vt:i4>
      </vt:variant>
      <vt:variant>
        <vt:i4>5</vt:i4>
      </vt:variant>
      <vt:variant>
        <vt:lpwstr/>
      </vt:variant>
      <vt:variant>
        <vt:lpwstr>A</vt:lpwstr>
      </vt:variant>
      <vt:variant>
        <vt:i4>-1718200610</vt:i4>
      </vt:variant>
      <vt:variant>
        <vt:i4>243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122</vt:i4>
      </vt:variant>
      <vt:variant>
        <vt:i4>240</vt:i4>
      </vt:variant>
      <vt:variant>
        <vt:i4>0</vt:i4>
      </vt:variant>
      <vt:variant>
        <vt:i4>5</vt:i4>
      </vt:variant>
      <vt:variant>
        <vt:lpwstr/>
      </vt:variant>
      <vt:variant>
        <vt:lpwstr>Z</vt:lpwstr>
      </vt:variant>
      <vt:variant>
        <vt:i4>121</vt:i4>
      </vt:variant>
      <vt:variant>
        <vt:i4>237</vt:i4>
      </vt:variant>
      <vt:variant>
        <vt:i4>0</vt:i4>
      </vt:variant>
      <vt:variant>
        <vt:i4>5</vt:i4>
      </vt:variant>
      <vt:variant>
        <vt:lpwstr/>
      </vt:variant>
      <vt:variant>
        <vt:lpwstr>Y</vt:lpwstr>
      </vt:variant>
      <vt:variant>
        <vt:i4>120</vt:i4>
      </vt:variant>
      <vt:variant>
        <vt:i4>234</vt:i4>
      </vt:variant>
      <vt:variant>
        <vt:i4>0</vt:i4>
      </vt:variant>
      <vt:variant>
        <vt:i4>5</vt:i4>
      </vt:variant>
      <vt:variant>
        <vt:lpwstr/>
      </vt:variant>
      <vt:variant>
        <vt:lpwstr>X</vt:lpwstr>
      </vt:variant>
      <vt:variant>
        <vt:i4>119</vt:i4>
      </vt:variant>
      <vt:variant>
        <vt:i4>231</vt:i4>
      </vt:variant>
      <vt:variant>
        <vt:i4>0</vt:i4>
      </vt:variant>
      <vt:variant>
        <vt:i4>5</vt:i4>
      </vt:variant>
      <vt:variant>
        <vt:lpwstr/>
      </vt:variant>
      <vt:variant>
        <vt:lpwstr>W</vt:lpwstr>
      </vt:variant>
      <vt:variant>
        <vt:i4>118</vt:i4>
      </vt:variant>
      <vt:variant>
        <vt:i4>228</vt:i4>
      </vt:variant>
      <vt:variant>
        <vt:i4>0</vt:i4>
      </vt:variant>
      <vt:variant>
        <vt:i4>5</vt:i4>
      </vt:variant>
      <vt:variant>
        <vt:lpwstr/>
      </vt:variant>
      <vt:variant>
        <vt:lpwstr>V</vt:lpwstr>
      </vt:variant>
      <vt:variant>
        <vt:i4>117</vt:i4>
      </vt:variant>
      <vt:variant>
        <vt:i4>225</vt:i4>
      </vt:variant>
      <vt:variant>
        <vt:i4>0</vt:i4>
      </vt:variant>
      <vt:variant>
        <vt:i4>5</vt:i4>
      </vt:variant>
      <vt:variant>
        <vt:lpwstr/>
      </vt:variant>
      <vt:variant>
        <vt:lpwstr>U</vt:lpwstr>
      </vt:variant>
      <vt:variant>
        <vt:i4>116</vt:i4>
      </vt:variant>
      <vt:variant>
        <vt:i4>222</vt:i4>
      </vt:variant>
      <vt:variant>
        <vt:i4>0</vt:i4>
      </vt:variant>
      <vt:variant>
        <vt:i4>5</vt:i4>
      </vt:variant>
      <vt:variant>
        <vt:lpwstr/>
      </vt:variant>
      <vt:variant>
        <vt:lpwstr>T</vt:lpwstr>
      </vt:variant>
      <vt:variant>
        <vt:i4>115</vt:i4>
      </vt:variant>
      <vt:variant>
        <vt:i4>219</vt:i4>
      </vt:variant>
      <vt:variant>
        <vt:i4>0</vt:i4>
      </vt:variant>
      <vt:variant>
        <vt:i4>5</vt:i4>
      </vt:variant>
      <vt:variant>
        <vt:lpwstr/>
      </vt:variant>
      <vt:variant>
        <vt:lpwstr>S</vt:lpwstr>
      </vt:variant>
      <vt:variant>
        <vt:i4>114</vt:i4>
      </vt:variant>
      <vt:variant>
        <vt:i4>216</vt:i4>
      </vt:variant>
      <vt:variant>
        <vt:i4>0</vt:i4>
      </vt:variant>
      <vt:variant>
        <vt:i4>5</vt:i4>
      </vt:variant>
      <vt:variant>
        <vt:lpwstr/>
      </vt:variant>
      <vt:variant>
        <vt:lpwstr>R</vt:lpwstr>
      </vt:variant>
      <vt:variant>
        <vt:i4>113</vt:i4>
      </vt:variant>
      <vt:variant>
        <vt:i4>213</vt:i4>
      </vt:variant>
      <vt:variant>
        <vt:i4>0</vt:i4>
      </vt:variant>
      <vt:variant>
        <vt:i4>5</vt:i4>
      </vt:variant>
      <vt:variant>
        <vt:lpwstr/>
      </vt:variant>
      <vt:variant>
        <vt:lpwstr>Q</vt:lpwstr>
      </vt:variant>
      <vt:variant>
        <vt:i4>112</vt:i4>
      </vt:variant>
      <vt:variant>
        <vt:i4>210</vt:i4>
      </vt:variant>
      <vt:variant>
        <vt:i4>0</vt:i4>
      </vt:variant>
      <vt:variant>
        <vt:i4>5</vt:i4>
      </vt:variant>
      <vt:variant>
        <vt:lpwstr/>
      </vt:variant>
      <vt:variant>
        <vt:lpwstr>P</vt:lpwstr>
      </vt:variant>
      <vt:variant>
        <vt:i4>111</vt:i4>
      </vt:variant>
      <vt:variant>
        <vt:i4>207</vt:i4>
      </vt:variant>
      <vt:variant>
        <vt:i4>0</vt:i4>
      </vt:variant>
      <vt:variant>
        <vt:i4>5</vt:i4>
      </vt:variant>
      <vt:variant>
        <vt:lpwstr/>
      </vt:variant>
      <vt:variant>
        <vt:lpwstr>O</vt:lpwstr>
      </vt:variant>
      <vt:variant>
        <vt:i4>110</vt:i4>
      </vt:variant>
      <vt:variant>
        <vt:i4>204</vt:i4>
      </vt:variant>
      <vt:variant>
        <vt:i4>0</vt:i4>
      </vt:variant>
      <vt:variant>
        <vt:i4>5</vt:i4>
      </vt:variant>
      <vt:variant>
        <vt:lpwstr/>
      </vt:variant>
      <vt:variant>
        <vt:lpwstr>N</vt:lpwstr>
      </vt:variant>
      <vt:variant>
        <vt:i4>109</vt:i4>
      </vt:variant>
      <vt:variant>
        <vt:i4>201</vt:i4>
      </vt:variant>
      <vt:variant>
        <vt:i4>0</vt:i4>
      </vt:variant>
      <vt:variant>
        <vt:i4>5</vt:i4>
      </vt:variant>
      <vt:variant>
        <vt:lpwstr/>
      </vt:variant>
      <vt:variant>
        <vt:lpwstr>M</vt:lpwstr>
      </vt:variant>
      <vt:variant>
        <vt:i4>108</vt:i4>
      </vt:variant>
      <vt:variant>
        <vt:i4>198</vt:i4>
      </vt:variant>
      <vt:variant>
        <vt:i4>0</vt:i4>
      </vt:variant>
      <vt:variant>
        <vt:i4>5</vt:i4>
      </vt:variant>
      <vt:variant>
        <vt:lpwstr/>
      </vt:variant>
      <vt:variant>
        <vt:lpwstr>L</vt:lpwstr>
      </vt:variant>
      <vt:variant>
        <vt:i4>107</vt:i4>
      </vt:variant>
      <vt:variant>
        <vt:i4>195</vt:i4>
      </vt:variant>
      <vt:variant>
        <vt:i4>0</vt:i4>
      </vt:variant>
      <vt:variant>
        <vt:i4>5</vt:i4>
      </vt:variant>
      <vt:variant>
        <vt:lpwstr/>
      </vt:variant>
      <vt:variant>
        <vt:lpwstr>K</vt:lpwstr>
      </vt:variant>
      <vt:variant>
        <vt:i4>106</vt:i4>
      </vt:variant>
      <vt:variant>
        <vt:i4>192</vt:i4>
      </vt:variant>
      <vt:variant>
        <vt:i4>0</vt:i4>
      </vt:variant>
      <vt:variant>
        <vt:i4>5</vt:i4>
      </vt:variant>
      <vt:variant>
        <vt:lpwstr/>
      </vt:variant>
      <vt:variant>
        <vt:lpwstr>J</vt:lpwstr>
      </vt:variant>
      <vt:variant>
        <vt:i4>105</vt:i4>
      </vt:variant>
      <vt:variant>
        <vt:i4>189</vt:i4>
      </vt:variant>
      <vt:variant>
        <vt:i4>0</vt:i4>
      </vt:variant>
      <vt:variant>
        <vt:i4>5</vt:i4>
      </vt:variant>
      <vt:variant>
        <vt:lpwstr/>
      </vt:variant>
      <vt:variant>
        <vt:lpwstr>I</vt:lpwstr>
      </vt:variant>
      <vt:variant>
        <vt:i4>104</vt:i4>
      </vt:variant>
      <vt:variant>
        <vt:i4>186</vt:i4>
      </vt:variant>
      <vt:variant>
        <vt:i4>0</vt:i4>
      </vt:variant>
      <vt:variant>
        <vt:i4>5</vt:i4>
      </vt:variant>
      <vt:variant>
        <vt:lpwstr/>
      </vt:variant>
      <vt:variant>
        <vt:lpwstr>H</vt:lpwstr>
      </vt:variant>
      <vt:variant>
        <vt:i4>103</vt:i4>
      </vt:variant>
      <vt:variant>
        <vt:i4>183</vt:i4>
      </vt:variant>
      <vt:variant>
        <vt:i4>0</vt:i4>
      </vt:variant>
      <vt:variant>
        <vt:i4>5</vt:i4>
      </vt:variant>
      <vt:variant>
        <vt:lpwstr/>
      </vt:variant>
      <vt:variant>
        <vt:lpwstr>G</vt:lpwstr>
      </vt:variant>
      <vt:variant>
        <vt:i4>102</vt:i4>
      </vt:variant>
      <vt:variant>
        <vt:i4>180</vt:i4>
      </vt:variant>
      <vt:variant>
        <vt:i4>0</vt:i4>
      </vt:variant>
      <vt:variant>
        <vt:i4>5</vt:i4>
      </vt:variant>
      <vt:variant>
        <vt:lpwstr/>
      </vt:variant>
      <vt:variant>
        <vt:lpwstr>F</vt:lpwstr>
      </vt:variant>
      <vt:variant>
        <vt:i4>101</vt:i4>
      </vt:variant>
      <vt:variant>
        <vt:i4>177</vt:i4>
      </vt:variant>
      <vt:variant>
        <vt:i4>0</vt:i4>
      </vt:variant>
      <vt:variant>
        <vt:i4>5</vt:i4>
      </vt:variant>
      <vt:variant>
        <vt:lpwstr/>
      </vt:variant>
      <vt:variant>
        <vt:lpwstr>E</vt:lpwstr>
      </vt:variant>
      <vt:variant>
        <vt:i4>100</vt:i4>
      </vt:variant>
      <vt:variant>
        <vt:i4>174</vt:i4>
      </vt:variant>
      <vt:variant>
        <vt:i4>0</vt:i4>
      </vt:variant>
      <vt:variant>
        <vt:i4>5</vt:i4>
      </vt:variant>
      <vt:variant>
        <vt:lpwstr/>
      </vt:variant>
      <vt:variant>
        <vt:lpwstr>D</vt:lpwstr>
      </vt:variant>
      <vt:variant>
        <vt:i4>99</vt:i4>
      </vt:variant>
      <vt:variant>
        <vt:i4>171</vt:i4>
      </vt:variant>
      <vt:variant>
        <vt:i4>0</vt:i4>
      </vt:variant>
      <vt:variant>
        <vt:i4>5</vt:i4>
      </vt:variant>
      <vt:variant>
        <vt:lpwstr/>
      </vt:variant>
      <vt:variant>
        <vt:lpwstr>C</vt:lpwstr>
      </vt:variant>
      <vt:variant>
        <vt:i4>98</vt:i4>
      </vt:variant>
      <vt:variant>
        <vt:i4>168</vt:i4>
      </vt:variant>
      <vt:variant>
        <vt:i4>0</vt:i4>
      </vt:variant>
      <vt:variant>
        <vt:i4>5</vt:i4>
      </vt:variant>
      <vt:variant>
        <vt:lpwstr/>
      </vt:variant>
      <vt:variant>
        <vt:lpwstr>B</vt:lpwstr>
      </vt:variant>
      <vt:variant>
        <vt:i4>97</vt:i4>
      </vt:variant>
      <vt:variant>
        <vt:i4>165</vt:i4>
      </vt:variant>
      <vt:variant>
        <vt:i4>0</vt:i4>
      </vt:variant>
      <vt:variant>
        <vt:i4>5</vt:i4>
      </vt:variant>
      <vt:variant>
        <vt:lpwstr/>
      </vt:variant>
      <vt:variant>
        <vt:lpwstr>A</vt:lpwstr>
      </vt:variant>
      <vt:variant>
        <vt:i4>1441852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_Toc290987668</vt:lpwstr>
      </vt:variant>
      <vt:variant>
        <vt:i4>1441852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_Toc290987667</vt:lpwstr>
      </vt:variant>
      <vt:variant>
        <vt:i4>1441852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_Toc290987666</vt:lpwstr>
      </vt:variant>
      <vt:variant>
        <vt:i4>1441852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_Toc290987665</vt:lpwstr>
      </vt:variant>
      <vt:variant>
        <vt:i4>1441852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_Toc290987664</vt:lpwstr>
      </vt:variant>
      <vt:variant>
        <vt:i4>1441852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_Toc290987663</vt:lpwstr>
      </vt:variant>
      <vt:variant>
        <vt:i4>1441852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_Toc290987662</vt:lpwstr>
      </vt:variant>
      <vt:variant>
        <vt:i4>1441852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_Toc290987661</vt:lpwstr>
      </vt:variant>
      <vt:variant>
        <vt:i4>1441852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_Toc290987660</vt:lpwstr>
      </vt:variant>
      <vt:variant>
        <vt:i4>1376316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_Toc290987659</vt:lpwstr>
      </vt:variant>
      <vt:variant>
        <vt:i4>1376316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_Toc290987658</vt:lpwstr>
      </vt:variant>
      <vt:variant>
        <vt:i4>1376316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_Toc290987657</vt:lpwstr>
      </vt:variant>
      <vt:variant>
        <vt:i4>1376316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_Toc290987656</vt:lpwstr>
      </vt:variant>
      <vt:variant>
        <vt:i4>1376316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_Toc290987655</vt:lpwstr>
      </vt:variant>
      <vt:variant>
        <vt:i4>1376316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_Toc290987654</vt:lpwstr>
      </vt:variant>
      <vt:variant>
        <vt:i4>1376316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_Toc290987653</vt:lpwstr>
      </vt:variant>
      <vt:variant>
        <vt:i4>1376316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_Toc290987652</vt:lpwstr>
      </vt:variant>
      <vt:variant>
        <vt:i4>1376316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_Toc290987651</vt:lpwstr>
      </vt:variant>
      <vt:variant>
        <vt:i4>1376316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_Toc290987650</vt:lpwstr>
      </vt:variant>
      <vt:variant>
        <vt:i4>1310780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_Toc290987649</vt:lpwstr>
      </vt:variant>
      <vt:variant>
        <vt:i4>1310780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_Toc290987648</vt:lpwstr>
      </vt:variant>
      <vt:variant>
        <vt:i4>1310780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_Toc290987647</vt:lpwstr>
      </vt:variant>
      <vt:variant>
        <vt:i4>1310780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_Toc290987646</vt:lpwstr>
      </vt:variant>
      <vt:variant>
        <vt:i4>1310780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_Toc290987645</vt:lpwstr>
      </vt:variant>
      <vt:variant>
        <vt:i4>1310780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_Toc290987644</vt:lpwstr>
      </vt:variant>
      <vt:variant>
        <vt:i4>1310780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_Toc290987643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jiahaiyun (TS)</cp:lastModifiedBy>
  <cp:revision>86</cp:revision>
  <cp:lastPrinted>2024-12-27T10:30:00Z</cp:lastPrinted>
  <dcterms:created xsi:type="dcterms:W3CDTF">2024-07-01T08:00:00Z</dcterms:created>
  <dcterms:modified xsi:type="dcterms:W3CDTF">2025-07-31T05:41:00Z</dcterms:modified>
</cp:coreProperties>
</file>